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086773C4" w:rsidR="004B1C68" w:rsidRPr="00EE28D1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EE28D1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FC0C59">
        <w:rPr>
          <w:rStyle w:val="head-activityType"/>
          <w:color w:val="000000" w:themeColor="text1"/>
          <w:sz w:val="36"/>
          <w:szCs w:val="36"/>
        </w:rPr>
        <w:t>3</w:t>
      </w:r>
      <w:r w:rsidRPr="00EE28D1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EE28D1">
        <w:rPr>
          <w:rStyle w:val="head-activityType"/>
          <w:color w:val="000000" w:themeColor="text1"/>
          <w:sz w:val="36"/>
          <w:szCs w:val="36"/>
        </w:rPr>
        <w:t>t</w:t>
      </w:r>
      <w:r w:rsidRPr="00EE28D1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44D6E0E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2008054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13090CD7" w14:textId="5DF10FF9" w:rsidR="0045796A" w:rsidRDefault="0045796A" w:rsidP="0045796A">
      <w:pPr>
        <w:pStyle w:val="instruction"/>
      </w:pPr>
      <w:r>
        <w:t>1</w:t>
      </w:r>
      <w:r>
        <w:tab/>
      </w:r>
      <w:r w:rsidR="005F57E9">
        <w:t>Look</w:t>
      </w:r>
      <w:r w:rsidR="00FC0C59" w:rsidRPr="00D00F3C">
        <w:t xml:space="preserve"> </w:t>
      </w:r>
      <w:r w:rsidR="00FC0C59">
        <w:t>and</w:t>
      </w:r>
      <w:r w:rsidR="00FC0C59" w:rsidRPr="00D00F3C">
        <w:t xml:space="preserve"> </w:t>
      </w:r>
      <w:r w:rsidR="00FC0C59">
        <w:t>write the words.</w:t>
      </w:r>
    </w:p>
    <w:p w14:paraId="5D3E54B1" w14:textId="4487DD1A" w:rsidR="0045796A" w:rsidRDefault="005F57E9" w:rsidP="00FC0C59">
      <w:pPr>
        <w:pStyle w:val="wordpool-text"/>
        <w:ind w:right="4144"/>
      </w:pPr>
      <w:r w:rsidRPr="005F57E9">
        <w:rPr>
          <w:lang w:val="en-US"/>
        </w:rPr>
        <w:t>English</w:t>
      </w:r>
      <w:r>
        <w:t> </w:t>
      </w:r>
      <w:r w:rsidRPr="005F57E9">
        <w:rPr>
          <w:lang w:val="en-US"/>
        </w:rPr>
        <w:t>geography</w:t>
      </w:r>
      <w:r>
        <w:t> </w:t>
      </w:r>
      <w:r w:rsidRPr="005F57E9">
        <w:rPr>
          <w:lang w:val="en-US"/>
        </w:rPr>
        <w:t>history</w:t>
      </w:r>
      <w:r>
        <w:t> </w:t>
      </w:r>
      <w:r w:rsidRPr="005F57E9">
        <w:rPr>
          <w:lang w:val="en-US"/>
        </w:rPr>
        <w:t>ICT</w:t>
      </w:r>
      <w:r>
        <w:t> </w:t>
      </w:r>
      <w:proofErr w:type="spellStart"/>
      <w:r w:rsidRPr="005F57E9">
        <w:rPr>
          <w:lang w:val="en-US"/>
        </w:rPr>
        <w:t>maths</w:t>
      </w:r>
      <w:proofErr w:type="spellEnd"/>
      <w:r>
        <w:t> </w:t>
      </w:r>
      <w:r w:rsidRPr="005F57E9">
        <w:rPr>
          <w:lang w:val="en-US"/>
        </w:rPr>
        <w:t>science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FC0C59" w14:paraId="1C5C4398" w14:textId="77777777" w:rsidTr="00473925">
        <w:trPr>
          <w:cantSplit/>
          <w:trHeight w:val="1418"/>
        </w:trPr>
        <w:tc>
          <w:tcPr>
            <w:tcW w:w="2777" w:type="dxa"/>
            <w:vAlign w:val="center"/>
          </w:tcPr>
          <w:p w14:paraId="60AC40A7" w14:textId="77777777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7E58CCE" wp14:editId="1CFDDF55">
                  <wp:extent cx="1296471" cy="786384"/>
                  <wp:effectExtent l="0" t="0" r="0" b="1270"/>
                  <wp:docPr id="102631448" name="Picture 1026314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559" cy="793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B392DC5" w14:textId="1EDD9749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0187C3" wp14:editId="5D0D1A3D">
                  <wp:extent cx="1307558" cy="793109"/>
                  <wp:effectExtent l="0" t="0" r="63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558" cy="793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6B9DB601" w14:textId="73785057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9AF0E31" wp14:editId="2C15BCC8">
                  <wp:extent cx="1307558" cy="793109"/>
                  <wp:effectExtent l="0" t="0" r="63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558" cy="793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0C59" w:rsidRPr="00685431" w14:paraId="0A4C50B0" w14:textId="77777777" w:rsidTr="00473925">
        <w:trPr>
          <w:cantSplit/>
          <w:trHeight w:val="454"/>
        </w:trPr>
        <w:tc>
          <w:tcPr>
            <w:tcW w:w="2777" w:type="dxa"/>
            <w:vAlign w:val="center"/>
          </w:tcPr>
          <w:p w14:paraId="1A99E22E" w14:textId="77777777" w:rsidR="00FC0C59" w:rsidRPr="00685431" w:rsidRDefault="00FC0C59" w:rsidP="00473925">
            <w:pPr>
              <w:pStyle w:val="activity-numbered--centered"/>
              <w:spacing w:after="0"/>
              <w:jc w:val="left"/>
            </w:pPr>
            <w:r w:rsidRPr="002D2043">
              <w:t xml:space="preserve">1 </w:t>
            </w:r>
            <w:r>
              <w:rPr>
                <w:rStyle w:val="wol"/>
              </w:rPr>
              <w:t xml:space="preserve">                                           </w:t>
            </w:r>
            <w:r w:rsidRPr="002D2043">
              <w:rPr>
                <w:rStyle w:val="wol"/>
              </w:rPr>
              <w:t> </w:t>
            </w:r>
          </w:p>
        </w:tc>
        <w:tc>
          <w:tcPr>
            <w:tcW w:w="2778" w:type="dxa"/>
            <w:vAlign w:val="center"/>
          </w:tcPr>
          <w:p w14:paraId="1C86CEE3" w14:textId="77777777" w:rsidR="00FC0C59" w:rsidRPr="00685431" w:rsidRDefault="00FC0C59" w:rsidP="00473925">
            <w:pPr>
              <w:pStyle w:val="activity-numbered--centered"/>
              <w:spacing w:after="0"/>
              <w:jc w:val="left"/>
            </w:pPr>
            <w:r>
              <w:t xml:space="preserve">2 </w:t>
            </w:r>
            <w:r>
              <w:rPr>
                <w:rStyle w:val="wol"/>
              </w:rPr>
              <w:t xml:space="preserve">                                           </w:t>
            </w:r>
            <w:r w:rsidRPr="002D2043">
              <w:rPr>
                <w:rStyle w:val="wol"/>
              </w:rPr>
              <w:t> </w:t>
            </w:r>
          </w:p>
        </w:tc>
        <w:tc>
          <w:tcPr>
            <w:tcW w:w="2778" w:type="dxa"/>
            <w:vAlign w:val="center"/>
          </w:tcPr>
          <w:p w14:paraId="7ABB9B93" w14:textId="77777777" w:rsidR="00FC0C59" w:rsidRPr="00685431" w:rsidRDefault="00FC0C59" w:rsidP="00473925">
            <w:pPr>
              <w:pStyle w:val="activity-numbered--centered"/>
              <w:spacing w:after="0"/>
              <w:jc w:val="left"/>
            </w:pPr>
            <w:r>
              <w:t xml:space="preserve">3 </w:t>
            </w:r>
            <w:r>
              <w:rPr>
                <w:rStyle w:val="wol"/>
              </w:rPr>
              <w:t xml:space="preserve">                                           </w:t>
            </w:r>
            <w:r w:rsidRPr="002D2043">
              <w:rPr>
                <w:rStyle w:val="wol"/>
              </w:rPr>
              <w:t> </w:t>
            </w:r>
          </w:p>
        </w:tc>
      </w:tr>
      <w:tr w:rsidR="00FC0C59" w14:paraId="5CBCEA17" w14:textId="77777777" w:rsidTr="00473925">
        <w:trPr>
          <w:cantSplit/>
          <w:trHeight w:val="1418"/>
        </w:trPr>
        <w:tc>
          <w:tcPr>
            <w:tcW w:w="2777" w:type="dxa"/>
            <w:vAlign w:val="center"/>
          </w:tcPr>
          <w:p w14:paraId="2CC03433" w14:textId="3788280B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D750AC1" wp14:editId="5A7243FC">
                  <wp:extent cx="1307558" cy="793109"/>
                  <wp:effectExtent l="0" t="0" r="635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558" cy="793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649F4E35" w14:textId="07825C0F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1262D3" wp14:editId="4BBACCAA">
                  <wp:extent cx="1307558" cy="793109"/>
                  <wp:effectExtent l="0" t="0" r="63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558" cy="793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E88449C" w14:textId="130D1138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75A5FDE" wp14:editId="4562DEB4">
                  <wp:extent cx="1307558" cy="793109"/>
                  <wp:effectExtent l="0" t="0" r="635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558" cy="793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0C59" w14:paraId="2D5819E1" w14:textId="77777777" w:rsidTr="00473925">
        <w:trPr>
          <w:cantSplit/>
          <w:trHeight w:val="454"/>
        </w:trPr>
        <w:tc>
          <w:tcPr>
            <w:tcW w:w="2777" w:type="dxa"/>
            <w:vAlign w:val="center"/>
          </w:tcPr>
          <w:p w14:paraId="566D50E4" w14:textId="77777777" w:rsidR="00FC0C59" w:rsidRDefault="00FC0C59" w:rsidP="00473925">
            <w:pPr>
              <w:pStyle w:val="activity-numbered--centered"/>
              <w:spacing w:after="0"/>
              <w:jc w:val="left"/>
            </w:pPr>
            <w:r>
              <w:t>4</w:t>
            </w:r>
            <w:r w:rsidRPr="002D2043">
              <w:t xml:space="preserve"> </w:t>
            </w:r>
            <w:r>
              <w:rPr>
                <w:rStyle w:val="wol"/>
              </w:rPr>
              <w:t xml:space="preserve">                                           </w:t>
            </w:r>
            <w:r w:rsidRPr="002D2043">
              <w:rPr>
                <w:rStyle w:val="wol"/>
              </w:rPr>
              <w:t> </w:t>
            </w:r>
          </w:p>
        </w:tc>
        <w:tc>
          <w:tcPr>
            <w:tcW w:w="2778" w:type="dxa"/>
            <w:vAlign w:val="center"/>
          </w:tcPr>
          <w:p w14:paraId="3AC5212E" w14:textId="77777777" w:rsidR="00FC0C59" w:rsidRDefault="00FC0C59" w:rsidP="00473925">
            <w:pPr>
              <w:pStyle w:val="activity-numbered--centered"/>
              <w:spacing w:after="0"/>
              <w:jc w:val="left"/>
            </w:pPr>
            <w:r>
              <w:t>5</w:t>
            </w:r>
            <w:r w:rsidRPr="002D2043">
              <w:t xml:space="preserve"> </w:t>
            </w:r>
            <w:r>
              <w:rPr>
                <w:rStyle w:val="wol"/>
              </w:rPr>
              <w:t xml:space="preserve">                                           </w:t>
            </w:r>
            <w:r w:rsidRPr="002D2043">
              <w:rPr>
                <w:rStyle w:val="wol"/>
              </w:rPr>
              <w:t> </w:t>
            </w:r>
          </w:p>
        </w:tc>
        <w:tc>
          <w:tcPr>
            <w:tcW w:w="2778" w:type="dxa"/>
            <w:vAlign w:val="center"/>
          </w:tcPr>
          <w:p w14:paraId="3796C032" w14:textId="07BE58AE" w:rsidR="00FC0C59" w:rsidRPr="00350086" w:rsidRDefault="00FC0C59" w:rsidP="00473925">
            <w:pPr>
              <w:pStyle w:val="activity-numbered--centered"/>
              <w:spacing w:after="0"/>
              <w:jc w:val="left"/>
            </w:pPr>
            <w:r>
              <w:t>6</w:t>
            </w:r>
            <w:r w:rsidRPr="002D2043">
              <w:t xml:space="preserve"> </w:t>
            </w:r>
            <w:r>
              <w:rPr>
                <w:rStyle w:val="wol"/>
              </w:rPr>
              <w:t xml:space="preserve">                                           </w:t>
            </w:r>
            <w:r w:rsidRPr="002D2043">
              <w:rPr>
                <w:rStyle w:val="wol"/>
              </w:rPr>
              <w:t> </w:t>
            </w:r>
          </w:p>
        </w:tc>
      </w:tr>
    </w:tbl>
    <w:p w14:paraId="1F863F1F" w14:textId="77777777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66083E70" w14:textId="55A7692B" w:rsidR="0045796A" w:rsidRPr="00B43928" w:rsidRDefault="0045796A" w:rsidP="00FC0C59">
      <w:pPr>
        <w:pStyle w:val="instruction"/>
      </w:pPr>
      <w:r w:rsidRPr="00B43928">
        <w:t>2</w:t>
      </w:r>
      <w:r w:rsidRPr="00B43928">
        <w:tab/>
      </w:r>
      <w:r w:rsidR="00FC0C59" w:rsidRPr="00B43928">
        <w:t xml:space="preserve">Look and circle </w:t>
      </w:r>
      <w:r w:rsidR="00FC0C59" w:rsidRPr="00B43928">
        <w:rPr>
          <w:rStyle w:val="instruction-italic"/>
        </w:rPr>
        <w:t>Yes</w:t>
      </w:r>
      <w:r w:rsidR="00FC0C59" w:rsidRPr="00B43928">
        <w:t xml:space="preserve"> or </w:t>
      </w:r>
      <w:r w:rsidR="00FC0C59" w:rsidRPr="00B43928">
        <w:rPr>
          <w:rStyle w:val="instruction-italic"/>
        </w:rPr>
        <w:t>No</w:t>
      </w:r>
      <w:r w:rsidR="00FC0C59" w:rsidRPr="00B43928">
        <w:t>.</w:t>
      </w:r>
      <w:r w:rsidRPr="00B43928">
        <w:t xml:space="preserve"> 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FC0C59" w14:paraId="38C3ABD9" w14:textId="77777777" w:rsidTr="00473925">
        <w:trPr>
          <w:cantSplit/>
          <w:trHeight w:val="1418"/>
        </w:trPr>
        <w:tc>
          <w:tcPr>
            <w:tcW w:w="3111" w:type="dxa"/>
            <w:vAlign w:val="center"/>
          </w:tcPr>
          <w:p w14:paraId="76DBA3B2" w14:textId="77777777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DCF0B67" wp14:editId="42076B85">
                  <wp:extent cx="1362456" cy="831731"/>
                  <wp:effectExtent l="0" t="0" r="0" b="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7723" cy="841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323C897" w14:textId="47FBEA9D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6645E01" wp14:editId="75497A88">
                  <wp:extent cx="1041609" cy="841051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609" cy="841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ED33C78" w14:textId="3BB761A6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2A0456" wp14:editId="1D3A0287">
                  <wp:extent cx="1523238" cy="825852"/>
                  <wp:effectExtent l="0" t="0" r="127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891" cy="833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0C59" w:rsidRPr="00685431" w14:paraId="1B4C5404" w14:textId="77777777" w:rsidTr="00FF1752">
        <w:trPr>
          <w:cantSplit/>
          <w:trHeight w:val="1361"/>
        </w:trPr>
        <w:tc>
          <w:tcPr>
            <w:tcW w:w="3111" w:type="dxa"/>
          </w:tcPr>
          <w:p w14:paraId="597BD9E3" w14:textId="77777777" w:rsidR="00FC0C59" w:rsidRPr="00157D55" w:rsidRDefault="00FC0C59" w:rsidP="00FF1752">
            <w:pPr>
              <w:pStyle w:val="activity-numbered--table"/>
              <w:spacing w:before="120"/>
            </w:pPr>
            <w:r w:rsidRPr="00157D55">
              <w:t>1</w:t>
            </w:r>
            <w:r>
              <w:tab/>
              <w:t>do a project</w:t>
            </w:r>
          </w:p>
          <w:p w14:paraId="45A47F2B" w14:textId="7F62C4D5" w:rsidR="00FC0C59" w:rsidRPr="00685431" w:rsidRDefault="00FC0C59" w:rsidP="00FF1752">
            <w:pPr>
              <w:pStyle w:val="activity-numbered--table"/>
              <w:spacing w:after="0" w:line="300" w:lineRule="exact"/>
            </w:pPr>
            <w:r>
              <w:tab/>
            </w:r>
            <w:r w:rsidRPr="00157D55">
              <w:t>Yes</w:t>
            </w:r>
            <w:r>
              <w:t xml:space="preserve"> / </w:t>
            </w:r>
            <w:r w:rsidRPr="00157D55">
              <w:t>No</w:t>
            </w:r>
          </w:p>
        </w:tc>
        <w:tc>
          <w:tcPr>
            <w:tcW w:w="3111" w:type="dxa"/>
          </w:tcPr>
          <w:p w14:paraId="5242B588" w14:textId="77777777" w:rsidR="00FC0C59" w:rsidRPr="00157D55" w:rsidRDefault="00FC0C59" w:rsidP="00FF1752">
            <w:pPr>
              <w:pStyle w:val="activity-numbered--table"/>
              <w:spacing w:before="120"/>
            </w:pPr>
            <w:r w:rsidRPr="00157D55">
              <w:t>2</w:t>
            </w:r>
            <w:r>
              <w:tab/>
              <w:t>have break time</w:t>
            </w:r>
          </w:p>
          <w:p w14:paraId="52AF7E92" w14:textId="643AFB92" w:rsidR="00FC0C59" w:rsidRPr="00685431" w:rsidRDefault="00FC0C59" w:rsidP="00FF1752">
            <w:pPr>
              <w:pStyle w:val="activity-numbered--centered"/>
              <w:spacing w:after="0"/>
              <w:jc w:val="left"/>
            </w:pPr>
            <w:r>
              <w:tab/>
            </w:r>
            <w:r w:rsidRPr="00157D55">
              <w:t>Yes</w:t>
            </w:r>
            <w:r>
              <w:t xml:space="preserve"> / </w:t>
            </w:r>
            <w:r w:rsidRPr="00157D55">
              <w:t>No</w:t>
            </w:r>
          </w:p>
        </w:tc>
        <w:tc>
          <w:tcPr>
            <w:tcW w:w="3111" w:type="dxa"/>
          </w:tcPr>
          <w:p w14:paraId="21E66453" w14:textId="77777777" w:rsidR="00FC0C59" w:rsidRPr="00157D55" w:rsidRDefault="00FC0C59" w:rsidP="00FF1752">
            <w:pPr>
              <w:pStyle w:val="activity-numbered--table"/>
              <w:spacing w:before="120"/>
            </w:pPr>
            <w:r w:rsidRPr="00157D55">
              <w:t>3</w:t>
            </w:r>
            <w:r>
              <w:tab/>
              <w:t>play an instrument</w:t>
            </w:r>
          </w:p>
          <w:p w14:paraId="31977ABC" w14:textId="1EA38F02" w:rsidR="00FC0C59" w:rsidRPr="00685431" w:rsidRDefault="00FC0C59" w:rsidP="00FF1752">
            <w:pPr>
              <w:pStyle w:val="activity-numbered--centered"/>
              <w:spacing w:after="0"/>
              <w:jc w:val="left"/>
            </w:pPr>
            <w:r>
              <w:tab/>
            </w:r>
            <w:r w:rsidRPr="00157D55">
              <w:t>Yes</w:t>
            </w:r>
            <w:r>
              <w:t xml:space="preserve"> / </w:t>
            </w:r>
            <w:r w:rsidRPr="00157D55">
              <w:t>No</w:t>
            </w:r>
          </w:p>
        </w:tc>
      </w:tr>
      <w:tr w:rsidR="00FC0C59" w14:paraId="127012FB" w14:textId="77777777" w:rsidTr="00473925">
        <w:trPr>
          <w:cantSplit/>
          <w:trHeight w:val="1418"/>
        </w:trPr>
        <w:tc>
          <w:tcPr>
            <w:tcW w:w="3111" w:type="dxa"/>
            <w:vAlign w:val="center"/>
          </w:tcPr>
          <w:p w14:paraId="5A3FEF80" w14:textId="42332ACC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FDB751" wp14:editId="2092C3E9">
                  <wp:extent cx="1209010" cy="841051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010" cy="841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1D3D75E" w14:textId="5A6BA759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FFE788" wp14:editId="771DD6C4">
                  <wp:extent cx="1210743" cy="841051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0743" cy="841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6FA1122" w14:textId="3510733C" w:rsidR="00FC0C59" w:rsidRDefault="00FC0C59" w:rsidP="00FC0C5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2197E4" wp14:editId="7B258F2D">
                  <wp:extent cx="1009261" cy="841051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261" cy="841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0C59" w14:paraId="28A71B4C" w14:textId="77777777" w:rsidTr="00FC0C59">
        <w:trPr>
          <w:cantSplit/>
          <w:trHeight w:val="907"/>
        </w:trPr>
        <w:tc>
          <w:tcPr>
            <w:tcW w:w="3111" w:type="dxa"/>
            <w:vAlign w:val="center"/>
          </w:tcPr>
          <w:p w14:paraId="5D09F848" w14:textId="77777777" w:rsidR="00FC0C59" w:rsidRPr="00157D55" w:rsidRDefault="00FC0C59" w:rsidP="00FC0C59">
            <w:pPr>
              <w:pStyle w:val="activity-numbered--table"/>
            </w:pPr>
            <w:r>
              <w:t>4</w:t>
            </w:r>
            <w:r>
              <w:tab/>
              <w:t>do an experiment</w:t>
            </w:r>
          </w:p>
          <w:p w14:paraId="7094E18D" w14:textId="6286DD09" w:rsidR="00FC0C59" w:rsidRDefault="00FC0C59" w:rsidP="00FC0C59">
            <w:pPr>
              <w:pStyle w:val="activity-numbered--centered"/>
              <w:spacing w:after="0"/>
              <w:jc w:val="left"/>
            </w:pPr>
            <w:r>
              <w:tab/>
            </w:r>
            <w:r w:rsidRPr="00157D55">
              <w:t>Yes</w:t>
            </w:r>
            <w:r>
              <w:t xml:space="preserve"> / </w:t>
            </w:r>
            <w:r w:rsidRPr="00157D55">
              <w:t>No</w:t>
            </w:r>
          </w:p>
        </w:tc>
        <w:tc>
          <w:tcPr>
            <w:tcW w:w="3111" w:type="dxa"/>
            <w:vAlign w:val="center"/>
          </w:tcPr>
          <w:p w14:paraId="5FF6D4DF" w14:textId="77777777" w:rsidR="00FC0C59" w:rsidRPr="00157D55" w:rsidRDefault="00FC0C59" w:rsidP="00FC0C59">
            <w:pPr>
              <w:pStyle w:val="activity-numbered--table"/>
            </w:pPr>
            <w:r>
              <w:t>5</w:t>
            </w:r>
            <w:r>
              <w:tab/>
              <w:t>correct a mistake</w:t>
            </w:r>
          </w:p>
          <w:p w14:paraId="1A9DCB2C" w14:textId="1B514927" w:rsidR="00FC0C59" w:rsidRDefault="00FC0C59" w:rsidP="00FC0C59">
            <w:pPr>
              <w:pStyle w:val="activity-numbered--centered"/>
              <w:spacing w:after="0"/>
              <w:jc w:val="left"/>
            </w:pPr>
            <w:r>
              <w:tab/>
            </w:r>
            <w:r w:rsidRPr="00157D55">
              <w:t>Yes</w:t>
            </w:r>
            <w:r>
              <w:t xml:space="preserve"> / </w:t>
            </w:r>
            <w:r w:rsidRPr="00157D55">
              <w:t>No</w:t>
            </w:r>
          </w:p>
        </w:tc>
        <w:tc>
          <w:tcPr>
            <w:tcW w:w="3111" w:type="dxa"/>
            <w:vAlign w:val="center"/>
          </w:tcPr>
          <w:p w14:paraId="212F599A" w14:textId="77777777" w:rsidR="00FC0C59" w:rsidRPr="00157D55" w:rsidRDefault="00FC0C59" w:rsidP="00FC0C59">
            <w:pPr>
              <w:pStyle w:val="activity-numbered--table"/>
            </w:pPr>
            <w:r>
              <w:t>6</w:t>
            </w:r>
            <w:r>
              <w:tab/>
              <w:t>ask a question</w:t>
            </w:r>
          </w:p>
          <w:p w14:paraId="32880EA8" w14:textId="308D38AC" w:rsidR="00FC0C59" w:rsidRPr="00350086" w:rsidRDefault="00FC0C59" w:rsidP="00FC0C59">
            <w:pPr>
              <w:pStyle w:val="activity-numbered--centered"/>
              <w:spacing w:after="0"/>
              <w:jc w:val="left"/>
            </w:pPr>
            <w:r>
              <w:tab/>
            </w:r>
            <w:r w:rsidRPr="00157D55">
              <w:t>Yes</w:t>
            </w:r>
            <w:r>
              <w:t xml:space="preserve"> / </w:t>
            </w:r>
            <w:r w:rsidRPr="00157D55">
              <w:t>No</w:t>
            </w:r>
          </w:p>
        </w:tc>
      </w:tr>
    </w:tbl>
    <w:p w14:paraId="1C084FA2" w14:textId="1E1FF894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06711A">
        <w:rPr>
          <w:rStyle w:val="marks-frame"/>
        </w:rPr>
        <w:t>6</w:t>
      </w:r>
      <w:r>
        <w:rPr>
          <w:rStyle w:val="marks-frame"/>
        </w:rPr>
        <w:t>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000DFD6" w14:textId="6967F9AB" w:rsidR="005E6B80" w:rsidRDefault="005E6B80" w:rsidP="005E6B80">
      <w:pPr>
        <w:pStyle w:val="instruction"/>
      </w:pPr>
      <w:r>
        <w:t>3</w:t>
      </w:r>
      <w:r>
        <w:tab/>
        <w:t>Choose and complete. Use the past simple.</w:t>
      </w:r>
    </w:p>
    <w:p w14:paraId="3C97BD6E" w14:textId="7095B54F" w:rsidR="005E6B80" w:rsidRDefault="00E01113" w:rsidP="00E01113">
      <w:pPr>
        <w:pStyle w:val="wordpool-text"/>
        <w:ind w:right="3361"/>
      </w:pPr>
      <w:r w:rsidRPr="00E01113">
        <w:rPr>
          <w:lang w:val="en-US"/>
        </w:rPr>
        <w:t>correct / corrected</w:t>
      </w:r>
      <w:r>
        <w:t> </w:t>
      </w:r>
      <w:r w:rsidRPr="00E01113">
        <w:rPr>
          <w:lang w:val="en-US"/>
        </w:rPr>
        <w:t>go / went</w:t>
      </w:r>
      <w:r>
        <w:t> </w:t>
      </w:r>
      <w:r w:rsidRPr="00E01113">
        <w:rPr>
          <w:lang w:val="en-US"/>
        </w:rPr>
        <w:t>play / played</w:t>
      </w:r>
      <w:r>
        <w:t> </w:t>
      </w:r>
      <w:r w:rsidRPr="00E01113">
        <w:rPr>
          <w:lang w:val="en-US"/>
        </w:rPr>
        <w:t>write / wrote</w:t>
      </w:r>
    </w:p>
    <w:p w14:paraId="244AF0A4" w14:textId="77777777" w:rsidR="005E6B80" w:rsidRPr="00015C6F" w:rsidRDefault="005E6B80" w:rsidP="005E6B80">
      <w:pPr>
        <w:pStyle w:val="activity-numbered"/>
      </w:pPr>
      <w:r>
        <w:t>1</w:t>
      </w:r>
      <w:r>
        <w:tab/>
        <w:t xml:space="preserve">Yesterday, we </w:t>
      </w:r>
      <w:r w:rsidRPr="004727DA">
        <w:rPr>
          <w:rStyle w:val="wol"/>
        </w:rPr>
        <w:t>                   </w:t>
      </w:r>
      <w:r>
        <w:t xml:space="preserve"> the guitar in music class. We didn’t </w:t>
      </w:r>
      <w:r w:rsidRPr="004727DA">
        <w:rPr>
          <w:rStyle w:val="wol"/>
        </w:rPr>
        <w:t>                  </w:t>
      </w:r>
      <w:r>
        <w:rPr>
          <w:rStyle w:val="wol"/>
        </w:rPr>
        <w:t xml:space="preserve"> </w:t>
      </w:r>
      <w:r>
        <w:t xml:space="preserve"> the flute.</w:t>
      </w:r>
    </w:p>
    <w:p w14:paraId="69FE965F" w14:textId="77777777" w:rsidR="005E6B80" w:rsidRPr="00015C6F" w:rsidRDefault="005E6B80" w:rsidP="005E6B80">
      <w:pPr>
        <w:pStyle w:val="activity-numbered"/>
      </w:pPr>
      <w:r>
        <w:t>2</w:t>
      </w:r>
      <w:r>
        <w:tab/>
        <w:t xml:space="preserve">It was raining on Sunday. My family didn’t </w:t>
      </w:r>
      <w:r w:rsidRPr="004727DA">
        <w:rPr>
          <w:rStyle w:val="wol"/>
        </w:rPr>
        <w:t>                   </w:t>
      </w:r>
      <w:r>
        <w:t xml:space="preserve"> for a walk. We </w:t>
      </w:r>
      <w:r w:rsidRPr="004727DA">
        <w:rPr>
          <w:rStyle w:val="wol"/>
        </w:rPr>
        <w:t>                   </w:t>
      </w:r>
      <w:r>
        <w:t xml:space="preserve"> to the cinema.</w:t>
      </w:r>
    </w:p>
    <w:p w14:paraId="66DBAFB3" w14:textId="4E8D3070" w:rsidR="005E6B80" w:rsidRPr="00015C6F" w:rsidRDefault="005E6B80" w:rsidP="005E6B80">
      <w:pPr>
        <w:pStyle w:val="activity-numbered"/>
      </w:pPr>
      <w:r>
        <w:t>3</w:t>
      </w:r>
      <w:r>
        <w:tab/>
      </w:r>
      <w:r w:rsidR="00E45277">
        <w:t>I</w:t>
      </w:r>
      <w:r>
        <w:t xml:space="preserve"> didn’t </w:t>
      </w:r>
      <w:r w:rsidRPr="004727DA">
        <w:rPr>
          <w:rStyle w:val="wol"/>
        </w:rPr>
        <w:t>                   </w:t>
      </w:r>
      <w:r>
        <w:t xml:space="preserve"> a </w:t>
      </w:r>
      <w:r w:rsidR="00E45277" w:rsidRPr="00E45277">
        <w:rPr>
          <w:lang w:val="en-US"/>
        </w:rPr>
        <w:t>story in class today</w:t>
      </w:r>
      <w:r>
        <w:t xml:space="preserve">. </w:t>
      </w:r>
      <w:r w:rsidR="00E45277">
        <w:t>I</w:t>
      </w:r>
      <w:r>
        <w:t xml:space="preserve"> </w:t>
      </w:r>
      <w:r w:rsidRPr="004727DA">
        <w:rPr>
          <w:rStyle w:val="wol"/>
        </w:rPr>
        <w:t>                   </w:t>
      </w:r>
      <w:r>
        <w:t xml:space="preserve"> </w:t>
      </w:r>
      <w:r w:rsidR="00E45277" w:rsidRPr="00E45277">
        <w:rPr>
          <w:lang w:val="en-US"/>
        </w:rPr>
        <w:t xml:space="preserve">a poem about my </w:t>
      </w:r>
      <w:proofErr w:type="spellStart"/>
      <w:r w:rsidR="00E45277" w:rsidRPr="00E45277">
        <w:rPr>
          <w:lang w:val="en-US"/>
        </w:rPr>
        <w:t>favourite animal.</w:t>
      </w:r>
    </w:p>
    <w:p w14:paraId="14F0432B" w14:textId="77777777" w:rsidR="005E6B80" w:rsidRDefault="005E6B80" w:rsidP="005E6B80">
      <w:pPr>
        <w:pStyle w:val="activity-numbered"/>
      </w:pPr>
      <w:proofErr w:type="spellEnd"/>
      <w:r>
        <w:t>4</w:t>
      </w:r>
      <w:r>
        <w:tab/>
        <w:t xml:space="preserve">I didn’t </w:t>
      </w:r>
      <w:r w:rsidRPr="004727DA">
        <w:rPr>
          <w:rStyle w:val="wol"/>
        </w:rPr>
        <w:t>                   </w:t>
      </w:r>
      <w:r>
        <w:t xml:space="preserve"> the mistake. My brother </w:t>
      </w:r>
      <w:r w:rsidRPr="004727DA">
        <w:rPr>
          <w:rStyle w:val="wol"/>
        </w:rPr>
        <w:t>                   </w:t>
      </w:r>
      <w:r>
        <w:t xml:space="preserve"> the mistake.</w:t>
      </w:r>
    </w:p>
    <w:p w14:paraId="604D73A1" w14:textId="54BA91AC" w:rsidR="005E6B80" w:rsidRDefault="005E6B80" w:rsidP="005E6B80">
      <w:pPr>
        <w:pStyle w:val="marks"/>
        <w:rPr>
          <w:rStyle w:val="marks-frame"/>
        </w:rPr>
      </w:pPr>
      <w:r w:rsidRPr="0015255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152553">
        <w:rPr>
          <w:rStyle w:val="marks-frame"/>
        </w:rPr>
        <w:t> </w:t>
      </w:r>
    </w:p>
    <w:p w14:paraId="51917366" w14:textId="2C993B15" w:rsidR="004B4D97" w:rsidRDefault="00141B75" w:rsidP="004B4D97">
      <w:pPr>
        <w:pStyle w:val="instruction"/>
        <w:spacing w:after="120"/>
      </w:pPr>
      <w:proofErr w:type="gramStart"/>
      <w:r>
        <w:t>4</w:t>
      </w:r>
      <w:r>
        <w:tab/>
      </w:r>
      <w:r w:rsidR="005E6B80">
        <w:t>Look,</w:t>
      </w:r>
      <w:proofErr w:type="gramEnd"/>
      <w:r w:rsidR="005E6B80">
        <w:t xml:space="preserve"> read and tick</w:t>
      </w:r>
      <w:r w:rsidR="00F44302">
        <w:t xml:space="preserve"> (</w:t>
      </w:r>
      <w:r w:rsidR="00F44302" w:rsidRPr="007C6741">
        <w:rPr>
          <w:noProof/>
          <w:position w:val="-6"/>
          <w:lang w:eastAsia="es-ES"/>
        </w:rPr>
        <w:drawing>
          <wp:inline distT="0" distB="0" distL="0" distR="0" wp14:anchorId="0D7C6EEC" wp14:editId="79B8027D">
            <wp:extent cx="162000" cy="183600"/>
            <wp:effectExtent l="0" t="0" r="3175" b="0"/>
            <wp:docPr id="1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4302">
        <w:t>)</w:t>
      </w:r>
      <w:r w:rsidR="005E6B80">
        <w:t>.</w:t>
      </w:r>
    </w:p>
    <w:p w14:paraId="4BDAE991" w14:textId="1B012599" w:rsidR="00FF05F5" w:rsidRDefault="00D908E8" w:rsidP="00FF05F5">
      <w:pPr>
        <w:pStyle w:val="activity-numbered"/>
        <w:spacing w:before="12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53EC562" wp14:editId="766AA338">
                <wp:simplePos x="0" y="0"/>
                <wp:positionH relativeFrom="column">
                  <wp:posOffset>2167128</wp:posOffset>
                </wp:positionH>
                <wp:positionV relativeFrom="paragraph">
                  <wp:posOffset>2117725</wp:posOffset>
                </wp:positionV>
                <wp:extent cx="667512" cy="256032"/>
                <wp:effectExtent l="12700" t="12700" r="18415" b="10795"/>
                <wp:wrapNone/>
                <wp:docPr id="14" name="Rounded 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12" cy="256032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48AC2B" w14:textId="15E66542" w:rsidR="00D908E8" w:rsidRPr="00785E89" w:rsidRDefault="00D908E8" w:rsidP="00D908E8">
                            <w:pPr>
                              <w:pStyle w:val="activity-numbered--table"/>
                              <w:spacing w:after="40"/>
                              <w:jc w:val="center"/>
                            </w:pPr>
                            <w:r>
                              <w:t>Hector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3EC562" id="Rounded Rectangle 14" o:spid="_x0000_s1028" style="position:absolute;left:0;text-align:left;margin-left:170.65pt;margin-top:166.75pt;width:52.55pt;height:20.1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" fillcolor="white [3212]" strokecolor="#cfcdcd [2894]" strokeweight="1.5pt">
                <v:stroke joinstyle="miter"/>
                <v:textbox inset="0,0,0,0">
                  <w:txbxContent>
                    <w:p w14:paraId="4C48AC2B" w14:textId="15E66542" w:rsidR="00D908E8" w:rsidRPr="00785E89" w:rsidRDefault="00D908E8" w:rsidP="00D908E8">
                      <w:pPr>
                        <w:pStyle w:val="activity-numbered--table"/>
                        <w:spacing w:after="40"/>
                        <w:jc w:val="center"/>
                      </w:pPr>
                      <w:r>
                        <w:t>Hector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F634615" wp14:editId="5E8F692A">
                <wp:simplePos x="0" y="0"/>
                <wp:positionH relativeFrom="column">
                  <wp:posOffset>2532888</wp:posOffset>
                </wp:positionH>
                <wp:positionV relativeFrom="paragraph">
                  <wp:posOffset>590677</wp:posOffset>
                </wp:positionV>
                <wp:extent cx="667512" cy="256032"/>
                <wp:effectExtent l="12700" t="12700" r="18415" b="10795"/>
                <wp:wrapNone/>
                <wp:docPr id="13" name="Rounded 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12" cy="256032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9F42A4" w14:textId="5E2A9451" w:rsidR="00D908E8" w:rsidRPr="00785E89" w:rsidRDefault="00D908E8" w:rsidP="00D908E8">
                            <w:pPr>
                              <w:pStyle w:val="activity-numbered--table"/>
                              <w:spacing w:after="40"/>
                              <w:jc w:val="center"/>
                            </w:pPr>
                            <w:r>
                              <w:t>Nina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634615" id="Rounded Rectangle 13" o:spid="_x0000_s1029" style="position:absolute;left:0;text-align:left;margin-left:199.45pt;margin-top:46.5pt;width:52.55pt;height:20.1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" fillcolor="white [3212]" strokecolor="#cfcdcd [2894]" strokeweight="1.5pt">
                <v:stroke joinstyle="miter"/>
                <v:textbox inset="0,0,0,0">
                  <w:txbxContent>
                    <w:p w14:paraId="339F42A4" w14:textId="5E2A9451" w:rsidR="00D908E8" w:rsidRPr="00785E89" w:rsidRDefault="00D908E8" w:rsidP="00D908E8">
                      <w:pPr>
                        <w:pStyle w:val="activity-numbered--table"/>
                        <w:spacing w:after="40"/>
                        <w:jc w:val="center"/>
                      </w:pPr>
                      <w:r>
                        <w:t>Nina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EA3D1A9" wp14:editId="2CCC18E8">
                <wp:simplePos x="0" y="0"/>
                <wp:positionH relativeFrom="column">
                  <wp:posOffset>377190</wp:posOffset>
                </wp:positionH>
                <wp:positionV relativeFrom="paragraph">
                  <wp:posOffset>2244725</wp:posOffset>
                </wp:positionV>
                <wp:extent cx="667512" cy="256032"/>
                <wp:effectExtent l="12700" t="12700" r="18415" b="10795"/>
                <wp:wrapNone/>
                <wp:docPr id="102631525" name="Rounded Rectangle 102631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12" cy="256032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57F2A6" w14:textId="295195B5" w:rsidR="00D908E8" w:rsidRPr="00785E89" w:rsidRDefault="00D908E8" w:rsidP="00D908E8">
                            <w:pPr>
                              <w:pStyle w:val="activity-numbered--table"/>
                              <w:spacing w:after="40"/>
                              <w:jc w:val="center"/>
                            </w:pPr>
                            <w:r>
                              <w:t>Omar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A3D1A9" id="Rounded Rectangle 102631525" o:spid="_x0000_s1030" style="position:absolute;left:0;text-align:left;margin-left:29.7pt;margin-top:176.75pt;width:52.55pt;height:20.1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" fillcolor="white [3212]" strokecolor="#cfcdcd [2894]" strokeweight="1.5pt">
                <v:stroke joinstyle="miter"/>
                <v:textbox inset="0,0,0,0">
                  <w:txbxContent>
                    <w:p w14:paraId="0E57F2A6" w14:textId="295195B5" w:rsidR="00D908E8" w:rsidRPr="00785E89" w:rsidRDefault="00D908E8" w:rsidP="00D908E8">
                      <w:pPr>
                        <w:pStyle w:val="activity-numbered--table"/>
                        <w:spacing w:after="40"/>
                        <w:jc w:val="center"/>
                      </w:pPr>
                      <w:r>
                        <w:t>Omar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0BEFB095" wp14:editId="510E0431">
            <wp:extent cx="3594100" cy="28067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C4SU3m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4100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95353" w14:textId="3D8253F0" w:rsidR="000835B9" w:rsidRPr="009D4E31" w:rsidRDefault="000835B9" w:rsidP="000835B9">
      <w:pPr>
        <w:pStyle w:val="activity-numbered"/>
        <w:spacing w:before="120"/>
      </w:pPr>
      <w:r>
        <w:t>1</w:t>
      </w:r>
      <w:r>
        <w:rPr>
          <w:rStyle w:val="dialogue-speaker"/>
        </w:rPr>
        <w:tab/>
      </w:r>
      <w:r>
        <w:rPr>
          <w:rStyle w:val="dialogue-speaker"/>
        </w:rPr>
        <w:tab/>
      </w:r>
      <w:r>
        <w:t>Did Omar read a book?</w:t>
      </w:r>
      <w:r w:rsidRPr="00402051">
        <w:tab/>
      </w:r>
    </w:p>
    <w:p w14:paraId="102E43E3" w14:textId="77777777" w:rsidR="000835B9" w:rsidRDefault="000835B9" w:rsidP="000835B9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Yes, he did</w:t>
      </w:r>
      <w:r w:rsidRPr="009D4E31">
        <w:t>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No, he didn’t</w:t>
      </w:r>
      <w:r w:rsidRPr="009D4E31">
        <w:t>.</w:t>
      </w:r>
      <w:r>
        <w:tab/>
        <w:t>C</w:t>
      </w:r>
      <w:r w:rsidRPr="00FB3C96">
        <w:tab/>
      </w:r>
      <w:r w:rsidRPr="0000718C">
        <w:rPr>
          <w:rStyle w:val="checkbox"/>
        </w:rPr>
        <w:t>☐</w:t>
      </w:r>
      <w:r>
        <w:t> Yes, he does</w:t>
      </w:r>
      <w:r w:rsidRPr="009D4E31">
        <w:t>.</w:t>
      </w:r>
    </w:p>
    <w:p w14:paraId="59EF1FCC" w14:textId="77777777" w:rsidR="000835B9" w:rsidRPr="009D4E31" w:rsidRDefault="000835B9" w:rsidP="000835B9">
      <w:pPr>
        <w:pStyle w:val="activity-numbered"/>
      </w:pPr>
      <w:r>
        <w:t>2</w:t>
      </w:r>
      <w:r>
        <w:rPr>
          <w:rStyle w:val="dialogue-speaker"/>
        </w:rPr>
        <w:tab/>
      </w:r>
      <w:r>
        <w:t>Did Nina climb the wall?</w:t>
      </w:r>
      <w:r w:rsidRPr="00402051">
        <w:tab/>
      </w:r>
    </w:p>
    <w:p w14:paraId="45A3C820" w14:textId="77777777" w:rsidR="000835B9" w:rsidRDefault="000835B9" w:rsidP="000835B9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Yes, she is</w:t>
      </w:r>
      <w:r w:rsidRPr="009D4E31">
        <w:t>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No, she didn’t</w:t>
      </w:r>
      <w:r w:rsidRPr="009D4E31">
        <w:t>.</w:t>
      </w:r>
      <w:r>
        <w:tab/>
        <w:t>C</w:t>
      </w:r>
      <w:r w:rsidRPr="00FB3C96">
        <w:tab/>
      </w:r>
      <w:r w:rsidRPr="0000718C">
        <w:rPr>
          <w:rStyle w:val="checkbox"/>
        </w:rPr>
        <w:t>☐</w:t>
      </w:r>
      <w:r>
        <w:t> Yes, she did</w:t>
      </w:r>
      <w:r w:rsidRPr="009D4E31">
        <w:t>.</w:t>
      </w:r>
    </w:p>
    <w:p w14:paraId="3741467F" w14:textId="77777777" w:rsidR="000835B9" w:rsidRPr="009D4E31" w:rsidRDefault="000835B9" w:rsidP="000835B9">
      <w:pPr>
        <w:pStyle w:val="activity-numbered"/>
      </w:pPr>
      <w:r>
        <w:t>3</w:t>
      </w:r>
      <w:r>
        <w:rPr>
          <w:rStyle w:val="dialogue-speaker"/>
        </w:rPr>
        <w:tab/>
      </w:r>
      <w:r>
        <w:t>Did Hector play tennis?</w:t>
      </w:r>
      <w:r w:rsidRPr="00402051">
        <w:tab/>
      </w:r>
    </w:p>
    <w:p w14:paraId="5E3A4BEE" w14:textId="77777777" w:rsidR="000835B9" w:rsidRDefault="000835B9" w:rsidP="000835B9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Yes, he did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No, he didn’t</w:t>
      </w:r>
      <w:r w:rsidRPr="009D4E31">
        <w:t>.</w:t>
      </w:r>
      <w:r>
        <w:tab/>
        <w:t>C</w:t>
      </w:r>
      <w:r w:rsidRPr="00FB3C96">
        <w:tab/>
      </w:r>
      <w:r w:rsidRPr="0000718C">
        <w:rPr>
          <w:rStyle w:val="checkbox"/>
        </w:rPr>
        <w:t>☐</w:t>
      </w:r>
      <w:r>
        <w:t> No, she didn’t</w:t>
      </w:r>
      <w:r w:rsidRPr="009D4E31">
        <w:t>.</w:t>
      </w:r>
    </w:p>
    <w:p w14:paraId="7D7FC279" w14:textId="77777777" w:rsidR="000835B9" w:rsidRPr="009D4E31" w:rsidRDefault="000835B9" w:rsidP="000835B9">
      <w:pPr>
        <w:pStyle w:val="activity-numbered"/>
      </w:pPr>
      <w:r>
        <w:t>4</w:t>
      </w:r>
      <w:r>
        <w:rPr>
          <w:rStyle w:val="dialogue-speaker"/>
        </w:rPr>
        <w:tab/>
      </w:r>
      <w:r w:rsidRPr="00202CB4">
        <w:rPr>
          <w:bCs w:val="0"/>
        </w:rPr>
        <w:t>What</w:t>
      </w:r>
      <w:r>
        <w:rPr>
          <w:rStyle w:val="dialogue-speaker"/>
        </w:rPr>
        <w:t xml:space="preserve"> </w:t>
      </w:r>
      <w:r>
        <w:t>did the children do on Saturday?</w:t>
      </w:r>
      <w:r w:rsidRPr="00402051">
        <w:tab/>
      </w:r>
    </w:p>
    <w:p w14:paraId="29549412" w14:textId="77777777" w:rsidR="000835B9" w:rsidRDefault="000835B9" w:rsidP="000835B9">
      <w:pPr>
        <w:pStyle w:val="activity-numbered--mpc"/>
        <w:ind w:right="-574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They play in the park</w:t>
      </w:r>
      <w:r w:rsidRPr="009D4E31">
        <w:t>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They played in the park</w:t>
      </w:r>
      <w:r w:rsidRPr="009D4E31">
        <w:t>.</w:t>
      </w:r>
      <w:r>
        <w:tab/>
        <w:t>C</w:t>
      </w:r>
      <w:r w:rsidRPr="00FB3C96">
        <w:tab/>
      </w:r>
      <w:r w:rsidRPr="0000718C">
        <w:rPr>
          <w:rStyle w:val="checkbox"/>
        </w:rPr>
        <w:t>☐</w:t>
      </w:r>
      <w:r>
        <w:t> They didn’t play in the park</w:t>
      </w:r>
      <w:r w:rsidRPr="009D4E31">
        <w:t>.</w:t>
      </w:r>
    </w:p>
    <w:p w14:paraId="2CC1309C" w14:textId="77777777" w:rsidR="000835B9" w:rsidRPr="009D4E31" w:rsidRDefault="000835B9" w:rsidP="000835B9">
      <w:pPr>
        <w:pStyle w:val="activity-numbered"/>
      </w:pPr>
      <w:r>
        <w:t>5</w:t>
      </w:r>
      <w:r>
        <w:rPr>
          <w:rStyle w:val="dialogue-speaker"/>
        </w:rPr>
        <w:tab/>
      </w:r>
      <w:r>
        <w:t>Did it rain on Saturday?</w:t>
      </w:r>
      <w:r w:rsidRPr="00402051">
        <w:tab/>
      </w:r>
    </w:p>
    <w:p w14:paraId="0A72A1BF" w14:textId="77777777" w:rsidR="000835B9" w:rsidRPr="009D4E31" w:rsidRDefault="000835B9" w:rsidP="000835B9">
      <w:pPr>
        <w:pStyle w:val="activity-numbered--mpc"/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Yes, it did</w:t>
      </w:r>
      <w:r w:rsidRPr="009D4E31">
        <w:t>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No, it didn’t</w:t>
      </w:r>
      <w:r w:rsidRPr="009D4E31">
        <w:t>.</w:t>
      </w:r>
      <w:r>
        <w:tab/>
        <w:t>C</w:t>
      </w:r>
      <w:r w:rsidRPr="00FB3C96">
        <w:tab/>
      </w:r>
      <w:r w:rsidRPr="0000718C">
        <w:rPr>
          <w:rStyle w:val="checkbox"/>
        </w:rPr>
        <w:t>☐</w:t>
      </w:r>
      <w:r>
        <w:t> No, she didn’t</w:t>
      </w:r>
      <w:r w:rsidRPr="009D4E31">
        <w:t>.</w:t>
      </w:r>
    </w:p>
    <w:p w14:paraId="6AB3E464" w14:textId="77777777" w:rsidR="000835B9" w:rsidRDefault="000835B9" w:rsidP="000835B9">
      <w:pPr>
        <w:pStyle w:val="marks"/>
        <w:rPr>
          <w:rStyle w:val="marks-frame"/>
        </w:rPr>
      </w:pPr>
      <w:r w:rsidRPr="00152553">
        <w:rPr>
          <w:rStyle w:val="marks-frame"/>
        </w:rPr>
        <w:t xml:space="preserve">     / </w:t>
      </w:r>
      <w:r>
        <w:rPr>
          <w:rStyle w:val="marks-frame"/>
        </w:rPr>
        <w:t>5</w:t>
      </w:r>
      <w:r w:rsidRPr="00152553">
        <w:rPr>
          <w:rStyle w:val="marks-frame"/>
        </w:rPr>
        <w:t> </w:t>
      </w:r>
    </w:p>
    <w:p w14:paraId="757F32A1" w14:textId="483A4171" w:rsidR="00013650" w:rsidRPr="00141B75" w:rsidRDefault="00013650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31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ftKNpQ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LX7Sja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F4AFDA5" w14:textId="109B053D" w:rsidR="00DD0C49" w:rsidRDefault="00FD0FA2" w:rsidP="00DD0C49">
      <w:pPr>
        <w:pStyle w:val="instruction"/>
        <w:spacing w:after="120"/>
      </w:pPr>
      <w:r w:rsidRPr="002D2043">
        <w:t>5</w:t>
      </w:r>
      <w:r w:rsidRPr="002D2043">
        <w:tab/>
      </w:r>
      <w:r w:rsidR="00DD0C49" w:rsidRPr="007850F6">
        <w:t xml:space="preserve">Read </w:t>
      </w:r>
      <w:r w:rsidR="00DD0C49" w:rsidRPr="00F177F3">
        <w:t>and</w:t>
      </w:r>
      <w:r w:rsidR="00DD0C49">
        <w:t xml:space="preserve"> tick</w:t>
      </w:r>
      <w:r w:rsidR="00F44302">
        <w:t xml:space="preserve"> (</w:t>
      </w:r>
      <w:r w:rsidR="00F44302" w:rsidRPr="007C6741">
        <w:rPr>
          <w:noProof/>
          <w:position w:val="-6"/>
          <w:lang w:eastAsia="es-ES"/>
        </w:rPr>
        <w:drawing>
          <wp:inline distT="0" distB="0" distL="0" distR="0" wp14:anchorId="2624B2C1" wp14:editId="68EA556D">
            <wp:extent cx="162000" cy="183600"/>
            <wp:effectExtent l="0" t="0" r="3175" b="0"/>
            <wp:docPr id="16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4302">
        <w:t>)</w:t>
      </w:r>
      <w:r w:rsidR="00DD0C49">
        <w:t>.</w:t>
      </w:r>
    </w:p>
    <w:tbl>
      <w:tblPr>
        <w:tblStyle w:val="TableGrid"/>
        <w:tblW w:w="8619" w:type="dxa"/>
        <w:tblInd w:w="279" w:type="dxa"/>
        <w:tblLook w:val="04A0" w:firstRow="1" w:lastRow="0" w:firstColumn="1" w:lastColumn="0" w:noHBand="0" w:noVBand="1"/>
      </w:tblPr>
      <w:tblGrid>
        <w:gridCol w:w="8619"/>
      </w:tblGrid>
      <w:tr w:rsidR="00DD0C49" w14:paraId="7EA1C23A" w14:textId="77777777" w:rsidTr="00DD0C49">
        <w:tc>
          <w:tcPr>
            <w:tcW w:w="8619" w:type="dxa"/>
          </w:tcPr>
          <w:p w14:paraId="0AF17EF5" w14:textId="77777777" w:rsidR="00DD0C49" w:rsidRPr="00DD0C49" w:rsidRDefault="00DD0C49" w:rsidP="00DD0C49">
            <w:pPr>
              <w:pStyle w:val="advert-generic--head"/>
              <w:spacing w:before="40"/>
              <w:rPr>
                <w:b/>
              </w:rPr>
            </w:pPr>
            <w:r w:rsidRPr="00DD0C49">
              <w:rPr>
                <w:b/>
              </w:rPr>
              <w:t>Learn brush painting</w:t>
            </w:r>
          </w:p>
          <w:p w14:paraId="6DA03293" w14:textId="77777777" w:rsidR="00DD0C49" w:rsidRDefault="00DD0C49" w:rsidP="00DD0C49">
            <w:pPr>
              <w:pStyle w:val="advert-generic--introPara"/>
              <w:spacing w:before="60"/>
              <w:jc w:val="center"/>
            </w:pPr>
            <w:r>
              <w:t>Next Friday at 2pm</w:t>
            </w:r>
          </w:p>
          <w:p w14:paraId="35C12CBC" w14:textId="77777777" w:rsidR="00DD0C49" w:rsidRPr="0076079C" w:rsidRDefault="00DD0C49" w:rsidP="00DD0C49">
            <w:pPr>
              <w:pStyle w:val="advert-generic--bullet"/>
              <w:numPr>
                <w:ilvl w:val="0"/>
                <w:numId w:val="0"/>
              </w:numPr>
              <w:spacing w:line="240" w:lineRule="auto"/>
              <w:rPr>
                <w:rFonts w:cs="Calibri"/>
                <w:bCs w:val="0"/>
                <w:i/>
                <w:iCs/>
              </w:rPr>
            </w:pPr>
            <w:r w:rsidRPr="00FA1201">
              <w:rPr>
                <w:rFonts w:cs="Calibri"/>
                <w:bCs w:val="0"/>
              </w:rPr>
              <w:t xml:space="preserve">Do you think art is the most interesting </w:t>
            </w:r>
            <w:r>
              <w:rPr>
                <w:rFonts w:cs="Calibri"/>
                <w:bCs w:val="0"/>
              </w:rPr>
              <w:t xml:space="preserve">school </w:t>
            </w:r>
            <w:r w:rsidRPr="00FA1201">
              <w:rPr>
                <w:rFonts w:cs="Calibri"/>
                <w:bCs w:val="0"/>
              </w:rPr>
              <w:t xml:space="preserve">subject? Then </w:t>
            </w:r>
            <w:r>
              <w:rPr>
                <w:rFonts w:cs="Calibri"/>
                <w:bCs w:val="0"/>
              </w:rPr>
              <w:t xml:space="preserve">try </w:t>
            </w:r>
            <w:r w:rsidRPr="00FA1201">
              <w:rPr>
                <w:rFonts w:cs="Calibri"/>
                <w:bCs w:val="0"/>
              </w:rPr>
              <w:t xml:space="preserve">Japanese </w:t>
            </w:r>
            <w:r>
              <w:rPr>
                <w:rFonts w:cs="Calibri"/>
                <w:bCs w:val="0"/>
              </w:rPr>
              <w:t xml:space="preserve">brush </w:t>
            </w:r>
            <w:r w:rsidRPr="00FA1201">
              <w:rPr>
                <w:rFonts w:cs="Calibri"/>
                <w:bCs w:val="0"/>
              </w:rPr>
              <w:t xml:space="preserve">painting! </w:t>
            </w:r>
          </w:p>
          <w:p w14:paraId="4EDE0189" w14:textId="77777777" w:rsidR="00DD0C49" w:rsidRDefault="00DD0C49" w:rsidP="00DD0C49">
            <w:pPr>
              <w:pStyle w:val="advert-generic--bullet"/>
              <w:numPr>
                <w:ilvl w:val="0"/>
                <w:numId w:val="0"/>
              </w:numPr>
              <w:spacing w:line="240" w:lineRule="auto"/>
              <w:rPr>
                <w:rFonts w:cs="Calibri"/>
                <w:bCs w:val="0"/>
              </w:rPr>
            </w:pPr>
            <w:r>
              <w:rPr>
                <w:rFonts w:cs="Calibri"/>
                <w:bCs w:val="0"/>
              </w:rPr>
              <w:t xml:space="preserve">There are </w:t>
            </w:r>
            <w:r w:rsidRPr="00FA1201">
              <w:rPr>
                <w:rFonts w:cs="Calibri"/>
                <w:bCs w:val="0"/>
              </w:rPr>
              <w:t>many beautiful types of art</w:t>
            </w:r>
            <w:r>
              <w:rPr>
                <w:rFonts w:cs="Calibri"/>
                <w:bCs w:val="0"/>
              </w:rPr>
              <w:t xml:space="preserve"> in Japan</w:t>
            </w:r>
            <w:r w:rsidRPr="00FA1201">
              <w:rPr>
                <w:rFonts w:cs="Calibri"/>
                <w:bCs w:val="0"/>
              </w:rPr>
              <w:t xml:space="preserve">. </w:t>
            </w:r>
            <w:r>
              <w:rPr>
                <w:rFonts w:cs="Calibri"/>
                <w:bCs w:val="0"/>
              </w:rPr>
              <w:t>In calligraphy you write characters</w:t>
            </w:r>
            <w:r w:rsidRPr="00FA1201">
              <w:rPr>
                <w:rFonts w:cs="Calibri"/>
                <w:bCs w:val="0"/>
              </w:rPr>
              <w:t xml:space="preserve"> very</w:t>
            </w:r>
            <w:r>
              <w:rPr>
                <w:rFonts w:cs="Calibri"/>
                <w:bCs w:val="0"/>
              </w:rPr>
              <w:t xml:space="preserve"> </w:t>
            </w:r>
            <w:r w:rsidRPr="00FA1201">
              <w:rPr>
                <w:rFonts w:cs="Calibri"/>
                <w:bCs w:val="0"/>
              </w:rPr>
              <w:t xml:space="preserve">carefully with the tip of </w:t>
            </w:r>
            <w:r>
              <w:rPr>
                <w:rFonts w:cs="Calibri"/>
                <w:bCs w:val="0"/>
              </w:rPr>
              <w:t>a</w:t>
            </w:r>
            <w:r w:rsidRPr="00FA1201">
              <w:rPr>
                <w:rFonts w:cs="Calibri"/>
                <w:bCs w:val="0"/>
              </w:rPr>
              <w:t xml:space="preserve"> brush and black ink.</w:t>
            </w:r>
            <w:r>
              <w:rPr>
                <w:rFonts w:cs="Calibri"/>
                <w:bCs w:val="0"/>
              </w:rPr>
              <w:t xml:space="preserve"> In brush painting you use a special brush to make pictures. You can paint plants, trees or your favourite animals. In this type of </w:t>
            </w:r>
            <w:proofErr w:type="gramStart"/>
            <w:r>
              <w:rPr>
                <w:rFonts w:cs="Calibri"/>
                <w:bCs w:val="0"/>
              </w:rPr>
              <w:t>art</w:t>
            </w:r>
            <w:proofErr w:type="gramEnd"/>
            <w:r>
              <w:rPr>
                <w:rFonts w:cs="Calibri"/>
                <w:bCs w:val="0"/>
              </w:rPr>
              <w:t xml:space="preserve"> you can use your imagination. </w:t>
            </w:r>
          </w:p>
          <w:p w14:paraId="35EDCB6C" w14:textId="77777777" w:rsidR="00DD0C49" w:rsidRPr="002840DD" w:rsidRDefault="00DD0C49" w:rsidP="00DD0C49">
            <w:pPr>
              <w:pStyle w:val="advert-generic--bullet"/>
              <w:numPr>
                <w:ilvl w:val="0"/>
                <w:numId w:val="0"/>
              </w:numPr>
              <w:spacing w:line="240" w:lineRule="auto"/>
            </w:pPr>
            <w:r>
              <w:rPr>
                <w:rFonts w:cs="Calibri"/>
                <w:bCs w:val="0"/>
              </w:rPr>
              <w:t>What do you need? You</w:t>
            </w:r>
            <w:r w:rsidRPr="00770D13">
              <w:rPr>
                <w:rFonts w:cs="Calibri"/>
                <w:bCs w:val="0"/>
              </w:rPr>
              <w:t xml:space="preserve"> </w:t>
            </w:r>
            <w:r>
              <w:rPr>
                <w:rFonts w:cs="Calibri"/>
                <w:bCs w:val="0"/>
              </w:rPr>
              <w:t>don’t</w:t>
            </w:r>
            <w:r w:rsidRPr="00770D13">
              <w:rPr>
                <w:rFonts w:cs="Calibri"/>
                <w:bCs w:val="0"/>
              </w:rPr>
              <w:t xml:space="preserve"> </w:t>
            </w:r>
            <w:r>
              <w:rPr>
                <w:rFonts w:cs="Calibri"/>
                <w:bCs w:val="0"/>
              </w:rPr>
              <w:t>need</w:t>
            </w:r>
            <w:r w:rsidRPr="00770D13">
              <w:rPr>
                <w:rFonts w:cs="Calibri"/>
                <w:bCs w:val="0"/>
              </w:rPr>
              <w:t xml:space="preserve"> pencils. </w:t>
            </w:r>
            <w:r>
              <w:rPr>
                <w:rFonts w:cs="Calibri"/>
                <w:bCs w:val="0"/>
              </w:rPr>
              <w:t>The teacher gives students</w:t>
            </w:r>
            <w:r w:rsidRPr="00770D13">
              <w:rPr>
                <w:rFonts w:cs="Calibri"/>
                <w:bCs w:val="0"/>
              </w:rPr>
              <w:t xml:space="preserve"> black ink and brushes. Some people use very soft paper, too. </w:t>
            </w:r>
            <w:r>
              <w:rPr>
                <w:rFonts w:cs="Calibri"/>
                <w:bCs w:val="0"/>
              </w:rPr>
              <w:t>You can correct your mistakes with a wet cloth.</w:t>
            </w:r>
          </w:p>
        </w:tc>
      </w:tr>
    </w:tbl>
    <w:p w14:paraId="3F496752" w14:textId="77777777" w:rsidR="00DD0C49" w:rsidRDefault="00DD0C49" w:rsidP="00DD0C49">
      <w:pPr>
        <w:pStyle w:val="activity-numbered"/>
        <w:tabs>
          <w:tab w:val="clear" w:pos="3686"/>
          <w:tab w:val="left" w:pos="4536"/>
          <w:tab w:val="left" w:pos="4962"/>
        </w:tabs>
        <w:spacing w:before="120"/>
      </w:pPr>
      <w:r w:rsidRPr="2E21E06C">
        <w:t>1</w:t>
      </w:r>
      <w:r>
        <w:tab/>
        <w:t>The class is about</w:t>
      </w:r>
      <w:r w:rsidRPr="2E21E06C">
        <w:t> …</w:t>
      </w:r>
    </w:p>
    <w:p w14:paraId="7E0D8C27" w14:textId="77777777" w:rsidR="00DD0C49" w:rsidRDefault="00DD0C49" w:rsidP="00DD0C49">
      <w:pPr>
        <w:pStyle w:val="activity-numbered--mpc"/>
        <w:tabs>
          <w:tab w:val="clear" w:pos="3686"/>
          <w:tab w:val="clear" w:pos="3969"/>
          <w:tab w:val="left" w:pos="4536"/>
          <w:tab w:val="left" w:pos="4820"/>
          <w:tab w:val="left" w:pos="4962"/>
        </w:tabs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Japanese language</w:t>
      </w:r>
      <w:r w:rsidRPr="0086098D">
        <w:t>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Japanese painting</w:t>
      </w:r>
      <w:r w:rsidRPr="0086098D">
        <w:t>.</w:t>
      </w:r>
      <w:r>
        <w:tab/>
      </w:r>
    </w:p>
    <w:p w14:paraId="68C6AC6D" w14:textId="77777777" w:rsidR="00DD0C49" w:rsidRDefault="00DD0C49" w:rsidP="00DD0C49">
      <w:pPr>
        <w:pStyle w:val="activity-numbered"/>
        <w:tabs>
          <w:tab w:val="clear" w:pos="3686"/>
          <w:tab w:val="left" w:pos="4536"/>
          <w:tab w:val="left" w:pos="4962"/>
        </w:tabs>
      </w:pPr>
      <w:r>
        <w:t>2</w:t>
      </w:r>
      <w:r>
        <w:tab/>
        <w:t xml:space="preserve">In calligraphy and brush painting </w:t>
      </w:r>
      <w:r w:rsidRPr="2E21E06C">
        <w:t>…</w:t>
      </w:r>
    </w:p>
    <w:p w14:paraId="28D1BFF8" w14:textId="77777777" w:rsidR="00DD0C49" w:rsidRDefault="00DD0C49" w:rsidP="00DD0C49">
      <w:pPr>
        <w:pStyle w:val="activity-numbered--mpc"/>
        <w:tabs>
          <w:tab w:val="clear" w:pos="3686"/>
          <w:tab w:val="clear" w:pos="3969"/>
          <w:tab w:val="left" w:pos="4536"/>
          <w:tab w:val="left" w:pos="4820"/>
          <w:tab w:val="left" w:pos="4962"/>
        </w:tabs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you write characters</w:t>
      </w:r>
      <w:r w:rsidRPr="0086098D">
        <w:t>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you use a brush and ink</w:t>
      </w:r>
      <w:r w:rsidRPr="0086098D">
        <w:t>.</w:t>
      </w:r>
      <w:r>
        <w:tab/>
      </w:r>
    </w:p>
    <w:p w14:paraId="11BE55ED" w14:textId="77777777" w:rsidR="00DD0C49" w:rsidRDefault="00DD0C49" w:rsidP="00DD0C49">
      <w:pPr>
        <w:pStyle w:val="activity-numbered"/>
        <w:tabs>
          <w:tab w:val="clear" w:pos="3686"/>
          <w:tab w:val="left" w:pos="4536"/>
          <w:tab w:val="left" w:pos="4962"/>
        </w:tabs>
      </w:pPr>
      <w:r>
        <w:t>3</w:t>
      </w:r>
      <w:r>
        <w:tab/>
        <w:t xml:space="preserve">In brush painting </w:t>
      </w:r>
      <w:r w:rsidRPr="2E21E06C">
        <w:t>…</w:t>
      </w:r>
    </w:p>
    <w:p w14:paraId="4DF32DDA" w14:textId="77777777" w:rsidR="00DD0C49" w:rsidRPr="0086098D" w:rsidRDefault="00DD0C49" w:rsidP="00DD0C49">
      <w:pPr>
        <w:pStyle w:val="activity-numbered--mpc"/>
        <w:tabs>
          <w:tab w:val="clear" w:pos="3686"/>
          <w:tab w:val="clear" w:pos="3969"/>
          <w:tab w:val="left" w:pos="4536"/>
          <w:tab w:val="left" w:pos="4820"/>
          <w:tab w:val="left" w:pos="4962"/>
        </w:tabs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you use your imagination</w:t>
      </w:r>
      <w:r w:rsidRPr="0086098D">
        <w:t>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you copy drawings</w:t>
      </w:r>
      <w:r w:rsidRPr="0086098D">
        <w:t>.</w:t>
      </w:r>
      <w:r>
        <w:tab/>
      </w:r>
    </w:p>
    <w:p w14:paraId="0532EC59" w14:textId="77777777" w:rsidR="00DD0C49" w:rsidRDefault="00DD0C49" w:rsidP="00DD0C49">
      <w:pPr>
        <w:pStyle w:val="activity-numbered"/>
        <w:tabs>
          <w:tab w:val="clear" w:pos="3686"/>
          <w:tab w:val="left" w:pos="4536"/>
          <w:tab w:val="left" w:pos="4962"/>
        </w:tabs>
      </w:pPr>
      <w:r>
        <w:t>4</w:t>
      </w:r>
      <w:r>
        <w:tab/>
        <w:t>You need</w:t>
      </w:r>
      <w:r w:rsidRPr="2E21E06C">
        <w:t> …</w:t>
      </w:r>
    </w:p>
    <w:p w14:paraId="0DA1D83E" w14:textId="77777777" w:rsidR="00DD0C49" w:rsidRPr="0086098D" w:rsidRDefault="00DD0C49" w:rsidP="00DD0C49">
      <w:pPr>
        <w:pStyle w:val="activity-numbered--mpc"/>
        <w:tabs>
          <w:tab w:val="clear" w:pos="3686"/>
          <w:tab w:val="clear" w:pos="3969"/>
          <w:tab w:val="left" w:pos="4536"/>
          <w:tab w:val="left" w:pos="4820"/>
          <w:tab w:val="left" w:pos="4962"/>
        </w:tabs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colourful ink</w:t>
      </w:r>
      <w:r w:rsidRPr="0086098D">
        <w:t>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dark ink</w:t>
      </w:r>
      <w:r w:rsidRPr="0086098D">
        <w:t>.</w:t>
      </w:r>
      <w:r>
        <w:tab/>
      </w:r>
    </w:p>
    <w:p w14:paraId="14F1880F" w14:textId="77777777" w:rsidR="00DD0C49" w:rsidRDefault="00DD0C49" w:rsidP="00DD0C49">
      <w:pPr>
        <w:pStyle w:val="activity-numbered"/>
        <w:tabs>
          <w:tab w:val="clear" w:pos="3686"/>
          <w:tab w:val="left" w:pos="4536"/>
          <w:tab w:val="left" w:pos="4962"/>
        </w:tabs>
      </w:pPr>
      <w:r>
        <w:t>5</w:t>
      </w:r>
      <w:r>
        <w:tab/>
        <w:t>You can also use</w:t>
      </w:r>
      <w:r w:rsidRPr="2E21E06C">
        <w:t> …</w:t>
      </w:r>
    </w:p>
    <w:p w14:paraId="10FD7082" w14:textId="77777777" w:rsidR="00DD0C49" w:rsidRPr="0086098D" w:rsidRDefault="00DD0C49" w:rsidP="00DD0C49">
      <w:pPr>
        <w:pStyle w:val="activity-numbered--mpc"/>
        <w:tabs>
          <w:tab w:val="clear" w:pos="3686"/>
          <w:tab w:val="clear" w:pos="3969"/>
          <w:tab w:val="left" w:pos="4536"/>
          <w:tab w:val="left" w:pos="4820"/>
          <w:tab w:val="left" w:pos="4962"/>
        </w:tabs>
      </w:pPr>
      <w:r>
        <w:t>A</w:t>
      </w:r>
      <w:r w:rsidRPr="00FB3C96">
        <w:tab/>
      </w:r>
      <w:r w:rsidRPr="0000718C">
        <w:rPr>
          <w:rStyle w:val="checkbox"/>
        </w:rPr>
        <w:t>☐</w:t>
      </w:r>
      <w:r>
        <w:t> soft paper.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pencils</w:t>
      </w:r>
      <w:r w:rsidRPr="0086098D">
        <w:t>.</w:t>
      </w:r>
      <w:r>
        <w:tab/>
      </w:r>
    </w:p>
    <w:p w14:paraId="65D1E286" w14:textId="77777777" w:rsidR="00DD0C49" w:rsidRDefault="00DD0C49" w:rsidP="00DD0C49">
      <w:pPr>
        <w:pStyle w:val="activity-numbered--mpc"/>
        <w:tabs>
          <w:tab w:val="clear" w:pos="3686"/>
          <w:tab w:val="clear" w:pos="3969"/>
          <w:tab w:val="left" w:pos="4536"/>
          <w:tab w:val="left" w:pos="4820"/>
          <w:tab w:val="left" w:pos="4962"/>
        </w:tabs>
      </w:pPr>
    </w:p>
    <w:p w14:paraId="3FEC0A78" w14:textId="77777777" w:rsidR="00DD0C49" w:rsidRPr="00152553" w:rsidRDefault="00DD0C49" w:rsidP="00DD0C49">
      <w:pPr>
        <w:pStyle w:val="marks"/>
        <w:rPr>
          <w:rStyle w:val="marks-frame"/>
        </w:rPr>
      </w:pPr>
      <w:r w:rsidRPr="00152553">
        <w:rPr>
          <w:rStyle w:val="marks-frame"/>
        </w:rPr>
        <w:t xml:space="preserve">     / </w:t>
      </w:r>
      <w:r>
        <w:rPr>
          <w:rStyle w:val="marks-frame"/>
        </w:rPr>
        <w:t>5</w:t>
      </w:r>
      <w:r w:rsidRPr="00152553">
        <w:rPr>
          <w:rStyle w:val="marks-frame"/>
        </w:rPr>
        <w:t> </w:t>
      </w:r>
    </w:p>
    <w:p w14:paraId="3E3E752F" w14:textId="37809618" w:rsidR="00170375" w:rsidRPr="002D2043" w:rsidRDefault="00170375" w:rsidP="00DD0C49">
      <w:pPr>
        <w:pStyle w:val="instruction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32" style="position:absolute;left:0;text-align:left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B+cRf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16131E3C" w:rsidR="00FD0FA2" w:rsidRDefault="00FD0FA2" w:rsidP="005D1CCD">
      <w:pPr>
        <w:pStyle w:val="instruction"/>
        <w:spacing w:before="120" w:after="120"/>
      </w:pPr>
      <w:r w:rsidRPr="002D2043">
        <w:t>6</w:t>
      </w:r>
      <w:r w:rsidRPr="002D2043">
        <w:tab/>
      </w:r>
      <w:r w:rsidR="00DD0C49">
        <w:t>Look and write. What did the children do at school yesterday?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5D1CCD" w14:paraId="6B4F2777" w14:textId="77777777" w:rsidTr="005D1CCD">
        <w:trPr>
          <w:cantSplit/>
          <w:trHeight w:val="1871"/>
        </w:trPr>
        <w:tc>
          <w:tcPr>
            <w:tcW w:w="2777" w:type="dxa"/>
            <w:vAlign w:val="center"/>
          </w:tcPr>
          <w:p w14:paraId="68764068" w14:textId="77777777" w:rsidR="005D1CCD" w:rsidRDefault="005D1CCD" w:rsidP="005D1CC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714DD6" wp14:editId="2E6077F7">
                  <wp:extent cx="1605926" cy="1115568"/>
                  <wp:effectExtent l="0" t="0" r="0" b="254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8071" cy="1124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B91B804" w14:textId="218EA890" w:rsidR="005D1CCD" w:rsidRDefault="005D1CCD" w:rsidP="005D1CC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E569B6" wp14:editId="4FCDD23B">
                  <wp:extent cx="1612702" cy="1124005"/>
                  <wp:effectExtent l="0" t="0" r="63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702" cy="1124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04D29F3" w14:textId="0E64FCA2" w:rsidR="005D1CCD" w:rsidRDefault="005D1CCD" w:rsidP="005D1CC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3C94F0" wp14:editId="264BD64E">
                  <wp:extent cx="1618071" cy="1124003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8071" cy="1124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1CCD" w:rsidRPr="0045796A" w14:paraId="066D7013" w14:textId="77777777" w:rsidTr="00473925">
        <w:trPr>
          <w:cantSplit/>
          <w:trHeight w:val="454"/>
        </w:trPr>
        <w:tc>
          <w:tcPr>
            <w:tcW w:w="2777" w:type="dxa"/>
            <w:vAlign w:val="center"/>
          </w:tcPr>
          <w:p w14:paraId="56A9F86A" w14:textId="3F1A9F3B" w:rsidR="005D1CCD" w:rsidRPr="0045796A" w:rsidRDefault="005D1CCD" w:rsidP="00473925">
            <w:pPr>
              <w:pStyle w:val="activity-numbered--centered"/>
              <w:rPr>
                <w:szCs w:val="28"/>
              </w:rPr>
            </w:pPr>
            <w:r>
              <w:rPr>
                <w:rStyle w:val="wol"/>
                <w:bCs w:val="0"/>
                <w:u w:val="none"/>
              </w:rPr>
              <w:t>9.00</w:t>
            </w:r>
          </w:p>
        </w:tc>
        <w:tc>
          <w:tcPr>
            <w:tcW w:w="2778" w:type="dxa"/>
            <w:vAlign w:val="center"/>
          </w:tcPr>
          <w:p w14:paraId="51ABE1D5" w14:textId="62ABBA38" w:rsidR="005D1CCD" w:rsidRPr="0045796A" w:rsidRDefault="005D1CCD" w:rsidP="00473925">
            <w:pPr>
              <w:pStyle w:val="activity-numbered--centered"/>
              <w:rPr>
                <w:szCs w:val="28"/>
              </w:rPr>
            </w:pPr>
            <w:r>
              <w:rPr>
                <w:rStyle w:val="wol"/>
                <w:bCs w:val="0"/>
                <w:u w:val="none"/>
              </w:rPr>
              <w:t>10.00</w:t>
            </w:r>
          </w:p>
        </w:tc>
        <w:tc>
          <w:tcPr>
            <w:tcW w:w="2778" w:type="dxa"/>
            <w:vAlign w:val="center"/>
          </w:tcPr>
          <w:p w14:paraId="4A0394BA" w14:textId="2C5700D5" w:rsidR="005D1CCD" w:rsidRPr="0045796A" w:rsidRDefault="005D1CCD" w:rsidP="00473925">
            <w:pPr>
              <w:pStyle w:val="activity-numbered--centered"/>
              <w:rPr>
                <w:szCs w:val="28"/>
              </w:rPr>
            </w:pPr>
            <w:r>
              <w:rPr>
                <w:rStyle w:val="wol"/>
                <w:bCs w:val="0"/>
                <w:u w:val="none"/>
              </w:rPr>
              <w:t>11.30</w:t>
            </w:r>
          </w:p>
        </w:tc>
      </w:tr>
    </w:tbl>
    <w:p w14:paraId="10364311" w14:textId="2ECAAD2E" w:rsidR="00FD0FA2" w:rsidRPr="002D2043" w:rsidRDefault="005D1CCD" w:rsidP="005D1CCD">
      <w:pPr>
        <w:pStyle w:val="wordpool-text"/>
        <w:ind w:right="3473"/>
        <w:rPr>
          <w:rFonts w:ascii="Calibri" w:hAnsi="Calibri"/>
        </w:rPr>
      </w:pPr>
      <w:r>
        <w:t xml:space="preserve">Example: </w:t>
      </w:r>
      <w:r>
        <w:rPr>
          <w:i/>
          <w:iCs/>
        </w:rPr>
        <w:t>At 9.00 the children</w:t>
      </w:r>
      <w:r w:rsidRPr="00E70173">
        <w:rPr>
          <w:i/>
          <w:iCs/>
        </w:rPr>
        <w:t xml:space="preserve"> corrected a mistake in maths.</w:t>
      </w:r>
    </w:p>
    <w:p w14:paraId="734F5922" w14:textId="77777777" w:rsidR="005D1CCD" w:rsidRDefault="005D1CCD" w:rsidP="005D1CCD">
      <w:pPr>
        <w:pStyle w:val="activity-numbered"/>
        <w:spacing w:before="120"/>
        <w:rPr>
          <w:rStyle w:val="wol"/>
          <w:bCs w:val="0"/>
        </w:rPr>
      </w:pPr>
      <w:r w:rsidRPr="2E21E06C">
        <w:t>1</w:t>
      </w:r>
      <w:r>
        <w:tab/>
      </w:r>
      <w:r>
        <w:rPr>
          <w:rStyle w:val="wol"/>
          <w:bCs w:val="0"/>
        </w:rPr>
        <w:t>                                                                                                             </w:t>
      </w:r>
      <w:r w:rsidRPr="009B02AD">
        <w:rPr>
          <w:rStyle w:val="wol"/>
          <w:bCs w:val="0"/>
          <w:i/>
          <w:iCs/>
        </w:rPr>
        <w:t>   </w:t>
      </w:r>
      <w:r>
        <w:rPr>
          <w:rStyle w:val="wol"/>
          <w:bCs w:val="0"/>
        </w:rPr>
        <w:t>          </w:t>
      </w:r>
    </w:p>
    <w:p w14:paraId="461B5521" w14:textId="77777777" w:rsidR="005D1CCD" w:rsidRDefault="005D1CCD" w:rsidP="005D1CCD">
      <w:pPr>
        <w:pStyle w:val="activity-numbered"/>
        <w:spacing w:before="120"/>
        <w:rPr>
          <w:rStyle w:val="wol"/>
          <w:bCs w:val="0"/>
        </w:rPr>
      </w:pPr>
      <w:r>
        <w:t>2</w:t>
      </w:r>
      <w:r>
        <w:tab/>
      </w:r>
      <w:r>
        <w:rPr>
          <w:rStyle w:val="wol"/>
          <w:bCs w:val="0"/>
        </w:rPr>
        <w:t>                                                                                                             </w:t>
      </w:r>
      <w:r w:rsidRPr="009B02AD">
        <w:rPr>
          <w:rStyle w:val="wol"/>
          <w:bCs w:val="0"/>
          <w:i/>
          <w:iCs/>
        </w:rPr>
        <w:t>   </w:t>
      </w:r>
      <w:r>
        <w:rPr>
          <w:rStyle w:val="wol"/>
          <w:bCs w:val="0"/>
        </w:rPr>
        <w:t>          </w:t>
      </w:r>
    </w:p>
    <w:p w14:paraId="69C86816" w14:textId="77777777" w:rsidR="009869F3" w:rsidRDefault="00FD0FA2" w:rsidP="005D1CCD">
      <w:pPr>
        <w:pStyle w:val="marks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5D1CCD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98E474B" w14:textId="0B44CF11" w:rsidR="00744FC9" w:rsidRPr="005D1CCD" w:rsidRDefault="00744FC9" w:rsidP="009869F3">
      <w:pPr>
        <w:pStyle w:val="activity-numbered"/>
        <w:rPr>
          <w:rFonts w:ascii="Calibri" w:hAnsi="Calibri"/>
          <w:szCs w:val="20"/>
          <w:bdr w:val="single" w:sz="6" w:space="0" w:color="808080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3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tMX4pgIAALk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BG0xfi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183B2A29" w:rsidR="00FD0FA2" w:rsidRDefault="00FD0FA2" w:rsidP="00FD0FA2">
      <w:pPr>
        <w:pStyle w:val="instruction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822DEB">
        <w:rPr>
          <w:color w:val="767171" w:themeColor="background2" w:themeShade="80"/>
        </w:rPr>
        <w:t>3</w:t>
      </w:r>
      <w:r>
        <w:t xml:space="preserve"> </w:t>
      </w:r>
      <w:r w:rsidR="005D1CCD">
        <w:t>Listen and tick</w:t>
      </w:r>
      <w:r w:rsidR="00F44302">
        <w:t xml:space="preserve"> (</w:t>
      </w:r>
      <w:r w:rsidR="00F44302" w:rsidRPr="007C6741">
        <w:rPr>
          <w:noProof/>
          <w:position w:val="-6"/>
          <w:lang w:eastAsia="es-ES"/>
        </w:rPr>
        <w:drawing>
          <wp:inline distT="0" distB="0" distL="0" distR="0" wp14:anchorId="30CD2397" wp14:editId="48DB1BC7">
            <wp:extent cx="162000" cy="183600"/>
            <wp:effectExtent l="0" t="0" r="3175" b="0"/>
            <wp:docPr id="1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2000" cy="1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4302">
        <w:t>)</w:t>
      </w:r>
      <w:r w:rsidR="005D1CCD">
        <w:t xml:space="preserve"> two </w:t>
      </w:r>
      <w:r w:rsidR="003F1C72">
        <w:t>boxes</w:t>
      </w:r>
      <w:r w:rsidR="005D1CCD">
        <w:t xml:space="preserve"> each time.</w:t>
      </w:r>
    </w:p>
    <w:p w14:paraId="5947EA8C" w14:textId="640EF276" w:rsidR="005D1CCD" w:rsidRPr="005D1CCD" w:rsidRDefault="005D1CCD" w:rsidP="00A112D6">
      <w:pPr>
        <w:pStyle w:val="activity-numbered"/>
        <w:spacing w:after="120"/>
      </w:pPr>
      <w:r>
        <w:t>1</w:t>
      </w:r>
      <w:r>
        <w:tab/>
        <w:t xml:space="preserve">What </w:t>
      </w:r>
      <w:proofErr w:type="gramStart"/>
      <w:r>
        <w:t>classes</w:t>
      </w:r>
      <w:proofErr w:type="gramEnd"/>
      <w:r>
        <w:t xml:space="preserve"> did Alex have in the morning?</w:t>
      </w:r>
      <w:r w:rsidR="00822DEB" w:rsidRPr="00822DEB">
        <w:rPr>
          <w:lang w:val="en-US"/>
        </w:rPr>
        <w:t xml:space="preserve"> He had </w:t>
      </w:r>
      <w:r w:rsidR="009C6086">
        <w:rPr>
          <w:rStyle w:val="wol"/>
          <w:bCs w:val="0"/>
        </w:rPr>
        <w:t>           </w:t>
      </w:r>
      <w:r w:rsidR="00822DEB" w:rsidRPr="00822DEB">
        <w:rPr>
          <w:lang w:val="en-US"/>
        </w:rPr>
        <w:t xml:space="preserve"> and </w:t>
      </w:r>
      <w:r w:rsidR="009C6086">
        <w:rPr>
          <w:rStyle w:val="wol"/>
          <w:bCs w:val="0"/>
        </w:rPr>
        <w:t>          </w:t>
      </w:r>
      <w:proofErr w:type="gramStart"/>
      <w:r w:rsidR="009C6086">
        <w:rPr>
          <w:rStyle w:val="wol"/>
          <w:bCs w:val="0"/>
        </w:rPr>
        <w:t> </w:t>
      </w:r>
      <w:r w:rsidR="00822DEB" w:rsidRPr="00822DEB">
        <w:rPr>
          <w:lang w:val="en-US"/>
        </w:rPr>
        <w:t xml:space="preserve"> .</w:t>
      </w:r>
      <w:proofErr w:type="gramEnd"/>
    </w:p>
    <w:tbl>
      <w:tblPr>
        <w:tblW w:w="0" w:type="auto"/>
        <w:tblInd w:w="56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8"/>
        <w:gridCol w:w="2778"/>
        <w:gridCol w:w="2778"/>
      </w:tblGrid>
      <w:tr w:rsidR="00FD0FA2" w:rsidRPr="00685431" w14:paraId="69877F90" w14:textId="77777777" w:rsidTr="00822DEB">
        <w:trPr>
          <w:cantSplit/>
          <w:trHeight w:val="454"/>
        </w:trPr>
        <w:tc>
          <w:tcPr>
            <w:tcW w:w="2778" w:type="dxa"/>
            <w:vAlign w:val="center"/>
          </w:tcPr>
          <w:p w14:paraId="6B37DFC9" w14:textId="7CBDC26E" w:rsidR="00FD0FA2" w:rsidRPr="00FD0FA2" w:rsidRDefault="005D1CCD" w:rsidP="00822DEB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A</w:t>
            </w:r>
            <w:r w:rsidR="00FD0FA2" w:rsidRPr="00FD0FA2">
              <w:rPr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="00822DEB" w:rsidRPr="00822DEB">
              <w:rPr>
                <w:lang w:val="en-US"/>
              </w:rPr>
              <w:t>geography</w:t>
            </w:r>
          </w:p>
        </w:tc>
        <w:tc>
          <w:tcPr>
            <w:tcW w:w="2778" w:type="dxa"/>
            <w:vAlign w:val="center"/>
          </w:tcPr>
          <w:p w14:paraId="5991036D" w14:textId="539DF54A" w:rsidR="00FD0FA2" w:rsidRPr="00FD0FA2" w:rsidRDefault="005D1CCD" w:rsidP="00822DEB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B</w:t>
            </w:r>
            <w:r w:rsidRPr="00FD0FA2">
              <w:rPr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="00822DEB" w:rsidRPr="00822DEB">
              <w:rPr>
                <w:lang w:val="en-US"/>
              </w:rPr>
              <w:t>English</w:t>
            </w:r>
          </w:p>
        </w:tc>
        <w:tc>
          <w:tcPr>
            <w:tcW w:w="2778" w:type="dxa"/>
            <w:vAlign w:val="center"/>
          </w:tcPr>
          <w:p w14:paraId="2B3D4B89" w14:textId="6FDF1A4C" w:rsidR="00FD0FA2" w:rsidRPr="00FD0FA2" w:rsidRDefault="005D1CCD" w:rsidP="00822DEB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C</w:t>
            </w:r>
            <w:r w:rsidRPr="00FD0FA2">
              <w:rPr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="00822DEB" w:rsidRPr="00822DEB">
              <w:rPr>
                <w:lang w:val="en-US"/>
              </w:rPr>
              <w:t>ICT</w:t>
            </w:r>
          </w:p>
        </w:tc>
      </w:tr>
    </w:tbl>
    <w:p w14:paraId="589CB4FE" w14:textId="1B2A8F6A" w:rsidR="00A112D6" w:rsidRPr="005D1CCD" w:rsidRDefault="00A112D6" w:rsidP="00A112D6">
      <w:pPr>
        <w:pStyle w:val="activity-numbered"/>
        <w:spacing w:before="120" w:after="120"/>
      </w:pPr>
      <w:r>
        <w:t>2</w:t>
      </w:r>
      <w:r>
        <w:tab/>
        <w:t>What did Alex do in the afternoon?</w:t>
      </w:r>
      <w:r w:rsidR="00142CE7">
        <w:t xml:space="preserve"> </w:t>
      </w:r>
      <w:r w:rsidR="00142CE7" w:rsidRPr="00142CE7">
        <w:rPr>
          <w:lang w:val="en-US"/>
        </w:rPr>
        <w:t>He</w:t>
      </w:r>
      <w:r w:rsidR="00142CE7" w:rsidRPr="00822DEB">
        <w:rPr>
          <w:lang w:val="en-US"/>
        </w:rPr>
        <w:t xml:space="preserve"> </w:t>
      </w:r>
      <w:r w:rsidR="00142CE7">
        <w:rPr>
          <w:rStyle w:val="wol"/>
          <w:bCs w:val="0"/>
        </w:rPr>
        <w:t>           </w:t>
      </w:r>
      <w:r w:rsidR="00142CE7" w:rsidRPr="00822DEB">
        <w:rPr>
          <w:lang w:val="en-US"/>
        </w:rPr>
        <w:t xml:space="preserve"> </w:t>
      </w:r>
      <w:r w:rsidR="00142CE7" w:rsidRPr="00142CE7">
        <w:rPr>
          <w:lang w:val="en-US"/>
        </w:rPr>
        <w:t>and</w:t>
      </w:r>
      <w:r w:rsidR="00142CE7" w:rsidRPr="00822DEB">
        <w:rPr>
          <w:lang w:val="en-US"/>
        </w:rPr>
        <w:t xml:space="preserve"> </w:t>
      </w:r>
      <w:r w:rsidR="00142CE7">
        <w:rPr>
          <w:rStyle w:val="wol"/>
          <w:bCs w:val="0"/>
        </w:rPr>
        <w:t>          </w:t>
      </w:r>
      <w:proofErr w:type="gramStart"/>
      <w:r w:rsidR="00142CE7">
        <w:rPr>
          <w:rStyle w:val="wol"/>
          <w:bCs w:val="0"/>
        </w:rPr>
        <w:t> </w:t>
      </w:r>
      <w:r w:rsidR="00142CE7" w:rsidRPr="00822DEB">
        <w:rPr>
          <w:lang w:val="en-US"/>
        </w:rPr>
        <w:t xml:space="preserve"> .</w:t>
      </w:r>
      <w:proofErr w:type="gramEnd"/>
    </w:p>
    <w:tbl>
      <w:tblPr>
        <w:tblW w:w="0" w:type="auto"/>
        <w:tblInd w:w="56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A112D6" w:rsidRPr="00685431" w14:paraId="142FDE55" w14:textId="77777777" w:rsidTr="00142CE7">
        <w:trPr>
          <w:cantSplit/>
          <w:trHeight w:val="454"/>
        </w:trPr>
        <w:tc>
          <w:tcPr>
            <w:tcW w:w="2777" w:type="dxa"/>
            <w:vAlign w:val="center"/>
          </w:tcPr>
          <w:p w14:paraId="3118B823" w14:textId="02B061CC" w:rsidR="00A112D6" w:rsidRPr="00FD0FA2" w:rsidRDefault="00A112D6" w:rsidP="00142CE7">
            <w:pPr>
              <w:pStyle w:val="activity-numbered--centered"/>
              <w:tabs>
                <w:tab w:val="left" w:pos="656"/>
              </w:tabs>
              <w:jc w:val="left"/>
              <w:rPr>
                <w:szCs w:val="28"/>
              </w:rPr>
            </w:pPr>
            <w:r>
              <w:rPr>
                <w:szCs w:val="28"/>
              </w:rPr>
              <w:t>A</w:t>
            </w:r>
            <w:r w:rsidRPr="00FD0FA2">
              <w:rPr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="00142CE7" w:rsidRPr="00142CE7">
              <w:rPr>
                <w:lang w:val="en-US"/>
              </w:rPr>
              <w:t>played some</w:t>
            </w:r>
            <w:r w:rsidR="00142CE7">
              <w:rPr>
                <w:lang w:val="en-US"/>
              </w:rPr>
              <w:br/>
            </w:r>
            <w:r w:rsidR="00142CE7">
              <w:rPr>
                <w:lang w:val="en-US"/>
              </w:rPr>
              <w:tab/>
            </w:r>
            <w:r w:rsidR="00142CE7">
              <w:rPr>
                <w:lang w:val="en-US"/>
              </w:rPr>
              <w:tab/>
            </w:r>
            <w:r w:rsidR="00142CE7" w:rsidRPr="00142CE7">
              <w:rPr>
                <w:lang w:val="en-US"/>
              </w:rPr>
              <w:t>instruments</w:t>
            </w:r>
          </w:p>
        </w:tc>
        <w:tc>
          <w:tcPr>
            <w:tcW w:w="2778" w:type="dxa"/>
            <w:vAlign w:val="center"/>
          </w:tcPr>
          <w:p w14:paraId="1C5CE59E" w14:textId="7C35CC48" w:rsidR="00A112D6" w:rsidRPr="00FD0FA2" w:rsidRDefault="00A112D6" w:rsidP="00142CE7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B</w:t>
            </w:r>
            <w:r w:rsidRPr="00FD0FA2">
              <w:rPr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="00142CE7" w:rsidRPr="00142CE7">
              <w:rPr>
                <w:lang w:val="en-US"/>
              </w:rPr>
              <w:t>had break</w:t>
            </w:r>
            <w:r w:rsidR="00142CE7">
              <w:rPr>
                <w:lang w:val="en-US"/>
              </w:rPr>
              <w:br/>
            </w:r>
          </w:p>
        </w:tc>
        <w:tc>
          <w:tcPr>
            <w:tcW w:w="2778" w:type="dxa"/>
            <w:vAlign w:val="center"/>
          </w:tcPr>
          <w:p w14:paraId="32E19C24" w14:textId="0F2C3D73" w:rsidR="00A112D6" w:rsidRPr="00142CE7" w:rsidRDefault="00A112D6" w:rsidP="00142CE7">
            <w:pPr>
              <w:pStyle w:val="activity-numbered--centered"/>
              <w:jc w:val="left"/>
              <w:rPr>
                <w:lang w:val="en-US"/>
              </w:rPr>
            </w:pPr>
            <w:r>
              <w:rPr>
                <w:szCs w:val="28"/>
              </w:rPr>
              <w:t>C</w:t>
            </w:r>
            <w:r w:rsidRPr="00FD0FA2">
              <w:rPr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="00142CE7" w:rsidRPr="00142CE7">
              <w:rPr>
                <w:lang w:val="en-US"/>
              </w:rPr>
              <w:t>did an experiment</w:t>
            </w:r>
            <w:r w:rsidR="00142CE7">
              <w:rPr>
                <w:lang w:val="en-US"/>
              </w:rPr>
              <w:br/>
            </w:r>
          </w:p>
        </w:tc>
      </w:tr>
    </w:tbl>
    <w:p w14:paraId="1E85F34F" w14:textId="77777777" w:rsidR="00B765E7" w:rsidRPr="005D1CCD" w:rsidRDefault="00B765E7" w:rsidP="00B765E7">
      <w:pPr>
        <w:pStyle w:val="activity-numbered"/>
        <w:spacing w:before="120" w:after="120"/>
      </w:pPr>
      <w:r>
        <w:t>3</w:t>
      </w:r>
      <w:r>
        <w:tab/>
        <w:t xml:space="preserve">What is he going to do now? </w:t>
      </w:r>
      <w:r w:rsidRPr="001E07E5">
        <w:rPr>
          <w:lang w:val="en-US"/>
        </w:rPr>
        <w:t>He's going to</w:t>
      </w:r>
      <w:r w:rsidRPr="00822DEB">
        <w:rPr>
          <w:lang w:val="en-US"/>
        </w:rPr>
        <w:t xml:space="preserve"> </w:t>
      </w:r>
      <w:r>
        <w:rPr>
          <w:rStyle w:val="wol"/>
          <w:bCs w:val="0"/>
        </w:rPr>
        <w:t>           </w:t>
      </w:r>
      <w:r w:rsidRPr="00822DEB">
        <w:rPr>
          <w:lang w:val="en-US"/>
        </w:rPr>
        <w:t xml:space="preserve"> </w:t>
      </w:r>
      <w:r w:rsidRPr="001E07E5">
        <w:rPr>
          <w:lang w:val="en-US"/>
        </w:rPr>
        <w:t>and</w:t>
      </w:r>
      <w:r w:rsidRPr="00822DEB">
        <w:rPr>
          <w:lang w:val="en-US"/>
        </w:rPr>
        <w:t xml:space="preserve"> </w:t>
      </w:r>
      <w:r>
        <w:rPr>
          <w:rStyle w:val="wol"/>
          <w:bCs w:val="0"/>
        </w:rPr>
        <w:t>         </w:t>
      </w:r>
      <w:proofErr w:type="gramStart"/>
      <w:r>
        <w:rPr>
          <w:rStyle w:val="wol"/>
          <w:bCs w:val="0"/>
        </w:rPr>
        <w:t>  </w:t>
      </w:r>
      <w:r w:rsidRPr="001E07E5">
        <w:rPr>
          <w:lang w:val="en-US"/>
        </w:rPr>
        <w:t>.</w:t>
      </w:r>
      <w:proofErr w:type="gramEnd"/>
    </w:p>
    <w:tbl>
      <w:tblPr>
        <w:tblW w:w="0" w:type="auto"/>
        <w:tblInd w:w="56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A112D6" w:rsidRPr="00685431" w14:paraId="676B6148" w14:textId="77777777" w:rsidTr="00142CE7">
        <w:trPr>
          <w:cantSplit/>
          <w:trHeight w:val="454"/>
        </w:trPr>
        <w:tc>
          <w:tcPr>
            <w:tcW w:w="2777" w:type="dxa"/>
            <w:vAlign w:val="center"/>
          </w:tcPr>
          <w:p w14:paraId="5FEAD8D2" w14:textId="57CB4366" w:rsidR="00A112D6" w:rsidRPr="00FD0FA2" w:rsidRDefault="00A112D6" w:rsidP="00142CE7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A</w:t>
            </w:r>
            <w:r w:rsidRPr="00FD0FA2">
              <w:rPr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="00142CE7" w:rsidRPr="00142CE7">
              <w:rPr>
                <w:lang w:val="en-US"/>
              </w:rPr>
              <w:t>draw a picture</w:t>
            </w:r>
          </w:p>
        </w:tc>
        <w:tc>
          <w:tcPr>
            <w:tcW w:w="2778" w:type="dxa"/>
            <w:vAlign w:val="center"/>
          </w:tcPr>
          <w:p w14:paraId="4F8CC7BB" w14:textId="318B55D9" w:rsidR="00A112D6" w:rsidRPr="00FD0FA2" w:rsidRDefault="00A112D6" w:rsidP="00142CE7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B</w:t>
            </w:r>
            <w:r w:rsidRPr="00FD0FA2">
              <w:rPr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="00142CE7" w:rsidRPr="00142CE7">
              <w:rPr>
                <w:lang w:val="en-US"/>
              </w:rPr>
              <w:t>use the computer</w:t>
            </w:r>
          </w:p>
        </w:tc>
        <w:tc>
          <w:tcPr>
            <w:tcW w:w="2778" w:type="dxa"/>
            <w:vAlign w:val="center"/>
          </w:tcPr>
          <w:p w14:paraId="66D729CC" w14:textId="76D51BB6" w:rsidR="00A112D6" w:rsidRPr="00FD0FA2" w:rsidRDefault="00A112D6" w:rsidP="00142CE7">
            <w:pPr>
              <w:pStyle w:val="activity-numbered--centered"/>
              <w:jc w:val="left"/>
              <w:rPr>
                <w:szCs w:val="28"/>
              </w:rPr>
            </w:pPr>
            <w:r>
              <w:rPr>
                <w:szCs w:val="28"/>
              </w:rPr>
              <w:t>C</w:t>
            </w:r>
            <w:r w:rsidRPr="00FD0FA2">
              <w:rPr>
                <w:szCs w:val="28"/>
              </w:rPr>
              <w:tab/>
            </w:r>
            <w:r w:rsidRPr="002D2043">
              <w:rPr>
                <w:rStyle w:val="checkbox"/>
              </w:rPr>
              <w:t>☐</w:t>
            </w:r>
            <w:r w:rsidRPr="002D2043">
              <w:t> </w:t>
            </w:r>
            <w:r w:rsidR="00142CE7" w:rsidRPr="00142CE7">
              <w:rPr>
                <w:lang w:val="en-US"/>
              </w:rPr>
              <w:t>watch TV.</w:t>
            </w:r>
          </w:p>
        </w:tc>
      </w:tr>
    </w:tbl>
    <w:p w14:paraId="0719C5D8" w14:textId="71DFFD13" w:rsidR="00406622" w:rsidRPr="00683C0B" w:rsidRDefault="00406622" w:rsidP="0040662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06711A"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4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FxmPhe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78740EAA" w:rsidR="00FD0FA2" w:rsidRDefault="00FD0FA2" w:rsidP="0085638D">
      <w:pPr>
        <w:pStyle w:val="instruction"/>
        <w:spacing w:after="120"/>
      </w:pPr>
      <w:r>
        <w:t>8</w:t>
      </w:r>
      <w:r>
        <w:tab/>
      </w:r>
      <w:r w:rsidR="00406622" w:rsidRPr="00A94F90">
        <w:t xml:space="preserve">Look and </w:t>
      </w:r>
      <w:r w:rsidR="00FF52C0" w:rsidRPr="00FF52C0">
        <w:rPr>
          <w:lang w:val="en-US"/>
        </w:rPr>
        <w:t>answer the questions</w:t>
      </w:r>
      <w:r w:rsidR="00406622" w:rsidRPr="00A94F90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40"/>
        <w:gridCol w:w="3969"/>
      </w:tblGrid>
      <w:tr w:rsidR="00406622" w14:paraId="208E8C76" w14:textId="77777777" w:rsidTr="00F05244">
        <w:trPr>
          <w:cantSplit/>
          <w:trHeight w:val="3912"/>
        </w:trPr>
        <w:tc>
          <w:tcPr>
            <w:tcW w:w="2977" w:type="dxa"/>
            <w:vAlign w:val="center"/>
          </w:tcPr>
          <w:p w14:paraId="594BF25A" w14:textId="77777777" w:rsidR="00406622" w:rsidRDefault="00406622" w:rsidP="00917652">
            <w:r>
              <w:rPr>
                <w:noProof/>
              </w:rPr>
              <w:drawing>
                <wp:inline distT="0" distB="0" distL="0" distR="0" wp14:anchorId="17AF4936" wp14:editId="3977E25D">
                  <wp:extent cx="2121408" cy="2464168"/>
                  <wp:effectExtent l="0" t="0" r="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013" cy="2473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14:paraId="412993EE" w14:textId="77777777" w:rsidR="00406622" w:rsidRDefault="00406622" w:rsidP="00F05244">
            <w:pPr>
              <w:pStyle w:val="activity-numbered"/>
              <w:numPr>
                <w:ilvl w:val="0"/>
                <w:numId w:val="1"/>
              </w:numPr>
              <w:tabs>
                <w:tab w:val="clear" w:pos="567"/>
              </w:tabs>
              <w:ind w:left="568"/>
            </w:pPr>
            <w:r w:rsidRPr="00406622">
              <w:t>Name 2 subjects the class have got today.</w:t>
            </w:r>
          </w:p>
          <w:p w14:paraId="56CD6452" w14:textId="59FC5A85" w:rsidR="00406622" w:rsidRDefault="00406622" w:rsidP="00F05244">
            <w:pPr>
              <w:pStyle w:val="activity-numbered"/>
              <w:numPr>
                <w:ilvl w:val="0"/>
                <w:numId w:val="1"/>
              </w:numPr>
              <w:tabs>
                <w:tab w:val="clear" w:pos="567"/>
              </w:tabs>
              <w:ind w:left="568"/>
            </w:pPr>
            <w:r w:rsidRPr="00406622">
              <w:t>Which of these subjects do you like most? Why?</w:t>
            </w:r>
          </w:p>
        </w:tc>
      </w:tr>
    </w:tbl>
    <w:p w14:paraId="53459C6C" w14:textId="6BB2E942" w:rsidR="00FD0FA2" w:rsidRDefault="00FD0FA2" w:rsidP="00FF52C0">
      <w:pPr>
        <w:pStyle w:val="marks"/>
        <w:spacing w:before="240" w:after="12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5431A877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FF52C0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5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PbsiAAzAgAAVw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392CBE66" w14:textId="5431A877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FF52C0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33"/>
      <w:footerReference w:type="default" r:id="rId34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E080BE" w14:textId="77777777" w:rsidR="00FB03E0" w:rsidRDefault="00FB03E0" w:rsidP="00B7780C">
      <w:r>
        <w:separator/>
      </w:r>
    </w:p>
  </w:endnote>
  <w:endnote w:type="continuationSeparator" w:id="0">
    <w:p w14:paraId="5B90246B" w14:textId="77777777" w:rsidR="00FB03E0" w:rsidRDefault="00FB03E0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badi"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Abadi Extra Light"/>
    <w:panose1 w:val="020B0204020104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609930B5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0C5733">
      <w:rPr>
        <w:rStyle w:val="PageNumber"/>
      </w:rPr>
      <w:t>Beehive 4</w:t>
    </w:r>
    <w:r w:rsidR="000C5733" w:rsidRPr="00DA2675">
      <w:rPr>
        <w:rStyle w:val="PageNumber"/>
      </w:rPr>
      <w:t xml:space="preserve"> • </w:t>
    </w:r>
    <w:r w:rsidR="000C5733">
      <w:rPr>
        <w:rStyle w:val="PageNumber"/>
      </w:rPr>
      <w:t xml:space="preserve">Unit </w:t>
    </w:r>
    <w:r w:rsidR="000C5733">
      <w:rPr>
        <w:rStyle w:val="PageNumber"/>
      </w:rPr>
      <w:t>3</w:t>
    </w:r>
    <w:r w:rsidR="000C5733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F90BEB" w14:textId="77777777" w:rsidR="00FB03E0" w:rsidRDefault="00FB03E0" w:rsidP="00B7780C">
      <w:r>
        <w:separator/>
      </w:r>
    </w:p>
  </w:footnote>
  <w:footnote w:type="continuationSeparator" w:id="0">
    <w:p w14:paraId="33B96245" w14:textId="77777777" w:rsidR="00FB03E0" w:rsidRDefault="00FB03E0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71E6057A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6711A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5B9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733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42CE7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67403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D95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C6EDD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C5DDB"/>
    <w:rsid w:val="003D0A4D"/>
    <w:rsid w:val="003D1D73"/>
    <w:rsid w:val="003D34A0"/>
    <w:rsid w:val="003D38E8"/>
    <w:rsid w:val="003D3D43"/>
    <w:rsid w:val="003E3A35"/>
    <w:rsid w:val="003E57EB"/>
    <w:rsid w:val="003F1C72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622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4D5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42D5"/>
    <w:rsid w:val="004B4D97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A66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510C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1CCD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E6B80"/>
    <w:rsid w:val="005F0298"/>
    <w:rsid w:val="005F3FD4"/>
    <w:rsid w:val="005F57E9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2F64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972A6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DE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38D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1AA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52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4AEB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69F3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510"/>
    <w:rsid w:val="009C463F"/>
    <w:rsid w:val="009C6086"/>
    <w:rsid w:val="009C7821"/>
    <w:rsid w:val="009D0BBD"/>
    <w:rsid w:val="009D15EE"/>
    <w:rsid w:val="009D1A33"/>
    <w:rsid w:val="009D30E7"/>
    <w:rsid w:val="009D3B57"/>
    <w:rsid w:val="009D4C05"/>
    <w:rsid w:val="009D51D2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9EB"/>
    <w:rsid w:val="00A10CA0"/>
    <w:rsid w:val="00A112D6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928"/>
    <w:rsid w:val="00B43B2B"/>
    <w:rsid w:val="00B47910"/>
    <w:rsid w:val="00B50C9B"/>
    <w:rsid w:val="00B62A15"/>
    <w:rsid w:val="00B700D0"/>
    <w:rsid w:val="00B72C49"/>
    <w:rsid w:val="00B73B26"/>
    <w:rsid w:val="00B75740"/>
    <w:rsid w:val="00B765E7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4D8E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D752E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08E8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49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111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5277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28D1"/>
    <w:rsid w:val="00EE5140"/>
    <w:rsid w:val="00EE647E"/>
    <w:rsid w:val="00EE745A"/>
    <w:rsid w:val="00EF0CE6"/>
    <w:rsid w:val="00EF1788"/>
    <w:rsid w:val="00EF4ACD"/>
    <w:rsid w:val="00EF69A8"/>
    <w:rsid w:val="00F014D1"/>
    <w:rsid w:val="00F05244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4302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1970"/>
    <w:rsid w:val="00FA2406"/>
    <w:rsid w:val="00FA4102"/>
    <w:rsid w:val="00FA4207"/>
    <w:rsid w:val="00FA4712"/>
    <w:rsid w:val="00FA47C7"/>
    <w:rsid w:val="00FA4893"/>
    <w:rsid w:val="00FA4AAB"/>
    <w:rsid w:val="00FA6757"/>
    <w:rsid w:val="00FB03E0"/>
    <w:rsid w:val="00FB1786"/>
    <w:rsid w:val="00FB3C96"/>
    <w:rsid w:val="00FB5543"/>
    <w:rsid w:val="00FB57C8"/>
    <w:rsid w:val="00FB74F9"/>
    <w:rsid w:val="00FC05A2"/>
    <w:rsid w:val="00FC0C59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05F5"/>
    <w:rsid w:val="00FF1067"/>
    <w:rsid w:val="00FF1752"/>
    <w:rsid w:val="00FF3D54"/>
    <w:rsid w:val="00FF435E"/>
    <w:rsid w:val="00FF52C0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142CE7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EE28D1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customStyle="1" w:styleId="instruction">
    <w:name w:val="instruction"/>
    <w:uiPriority w:val="1"/>
    <w:qFormat/>
    <w:rsid w:val="00EE28D1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26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EE28D1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9C4510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EE28D1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26" Type="http://schemas.openxmlformats.org/officeDocument/2006/relationships/image" Target="media/image16.jpg"/><Relationship Id="rId3" Type="http://schemas.openxmlformats.org/officeDocument/2006/relationships/customXml" Target="../customXml/item3.xml"/><Relationship Id="rId21" Type="http://schemas.openxmlformats.org/officeDocument/2006/relationships/image" Target="media/image11.jpg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5" Type="http://schemas.openxmlformats.org/officeDocument/2006/relationships/image" Target="media/image15.jpg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29" Type="http://schemas.openxmlformats.org/officeDocument/2006/relationships/image" Target="media/image19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4.jpeg"/><Relationship Id="rId32" Type="http://schemas.openxmlformats.org/officeDocument/2006/relationships/image" Target="media/image21.jpe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13.emf"/><Relationship Id="rId28" Type="http://schemas.openxmlformats.org/officeDocument/2006/relationships/image" Target="media/image18.jpe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00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g"/><Relationship Id="rId27" Type="http://schemas.openxmlformats.org/officeDocument/2006/relationships/image" Target="media/image17.jpg"/><Relationship Id="rId30" Type="http://schemas.openxmlformats.org/officeDocument/2006/relationships/image" Target="media/image20.emf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3B704C4-6756-DE44-ADB6-D2AEF23EB4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43</TotalTime>
  <Pages>4</Pages>
  <Words>544</Words>
  <Characters>3107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29</cp:revision>
  <cp:lastPrinted>2022-05-16T11:02:00Z</cp:lastPrinted>
  <dcterms:created xsi:type="dcterms:W3CDTF">2022-05-16T10:31:00Z</dcterms:created>
  <dcterms:modified xsi:type="dcterms:W3CDTF">2022-08-15T11:07:00Z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